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CAF1" w14:textId="52EF5944" w:rsidR="00B00C37" w:rsidRPr="00B266B0" w:rsidRDefault="00B00C37" w:rsidP="00B00C3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8B5CF2" w:rsidRPr="008B5CF2">
        <w:rPr>
          <w:bCs/>
          <w:noProof w:val="0"/>
          <w:sz w:val="24"/>
          <w:szCs w:val="24"/>
        </w:rPr>
        <w:t>14506</w:t>
      </w:r>
    </w:p>
    <w:p w14:paraId="417D3FB1" w14:textId="3182AFE5" w:rsidR="00B00C37" w:rsidRPr="00B266B0" w:rsidRDefault="00B00C37" w:rsidP="00B00C37">
      <w:pPr>
        <w:pStyle w:val="Header"/>
        <w:tabs>
          <w:tab w:val="right" w:pos="9639"/>
        </w:tabs>
        <w:rPr>
          <w:bCs/>
          <w:noProof w:val="0"/>
          <w:sz w:val="24"/>
          <w:szCs w:val="24"/>
        </w:rPr>
      </w:pPr>
      <w:r w:rsidRPr="008F396F">
        <w:rPr>
          <w:rFonts w:eastAsia="宋体"/>
          <w:noProof w:val="0"/>
          <w:sz w:val="24"/>
          <w:szCs w:val="24"/>
          <w:lang w:eastAsia="zh-CN"/>
        </w:rPr>
        <w:t>Chengdu, China, 08 - 12 October 2018</w:t>
      </w:r>
      <w:r>
        <w:rPr>
          <w:rFonts w:eastAsia="宋体"/>
          <w:noProof w:val="0"/>
          <w:sz w:val="24"/>
          <w:szCs w:val="24"/>
          <w:lang w:eastAsia="zh-CN"/>
        </w:rPr>
        <w:tab/>
        <w:t xml:space="preserve">Revision of </w:t>
      </w:r>
      <w:r>
        <w:rPr>
          <w:rFonts w:eastAsia="宋体"/>
          <w:i/>
          <w:noProof w:val="0"/>
          <w:sz w:val="24"/>
          <w:szCs w:val="24"/>
          <w:lang w:eastAsia="zh-CN"/>
        </w:rPr>
        <w:t>R2-1812710</w:t>
      </w:r>
    </w:p>
    <w:p w14:paraId="49379CFB" w14:textId="77777777" w:rsidR="00CD4C7B" w:rsidRPr="00B266B0" w:rsidRDefault="00CD4C7B" w:rsidP="00CD4C7B">
      <w:pPr>
        <w:pStyle w:val="Header"/>
        <w:rPr>
          <w:bCs/>
          <w:noProof w:val="0"/>
          <w:sz w:val="24"/>
        </w:rPr>
      </w:pPr>
    </w:p>
    <w:p w14:paraId="758E2B30" w14:textId="2F68CAB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305A">
        <w:rPr>
          <w:rFonts w:cs="Arial"/>
          <w:b/>
          <w:bCs/>
          <w:sz w:val="24"/>
          <w:lang w:eastAsia="ja-JP"/>
        </w:rPr>
        <w:t>10.</w:t>
      </w:r>
      <w:r w:rsidR="00B85A38">
        <w:rPr>
          <w:rFonts w:cs="Arial"/>
          <w:b/>
          <w:bCs/>
          <w:sz w:val="24"/>
          <w:lang w:eastAsia="ja-JP"/>
        </w:rPr>
        <w:t>5</w:t>
      </w:r>
      <w:r w:rsidR="00F3305A">
        <w:rPr>
          <w:rFonts w:cs="Arial"/>
          <w:b/>
          <w:bCs/>
          <w:sz w:val="24"/>
          <w:lang w:eastAsia="ja-JP"/>
        </w:rPr>
        <w:t>.</w:t>
      </w:r>
      <w:r w:rsidR="00B85A38">
        <w:rPr>
          <w:rFonts w:cs="Arial"/>
          <w:b/>
          <w:bCs/>
          <w:sz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969E61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570B9">
        <w:rPr>
          <w:rFonts w:ascii="Arial" w:hAnsi="Arial" w:cs="Arial"/>
          <w:b/>
          <w:bCs/>
          <w:sz w:val="24"/>
        </w:rPr>
        <w:t xml:space="preserve">Consideration on Measurement </w:t>
      </w:r>
      <w:r w:rsidR="009341CF">
        <w:rPr>
          <w:rFonts w:ascii="Arial" w:hAnsi="Arial" w:cs="Arial"/>
          <w:b/>
          <w:bCs/>
          <w:sz w:val="24"/>
        </w:rPr>
        <w:t>c</w:t>
      </w:r>
      <w:bookmarkStart w:id="0" w:name="_GoBack"/>
      <w:bookmarkEnd w:id="0"/>
      <w:r w:rsidR="009341CF">
        <w:rPr>
          <w:rFonts w:ascii="Arial" w:hAnsi="Arial" w:cs="Arial"/>
          <w:b/>
          <w:bCs/>
          <w:sz w:val="24"/>
        </w:rPr>
        <w:t>onfiguration</w:t>
      </w:r>
      <w:r w:rsidR="00F570B9">
        <w:rPr>
          <w:rFonts w:ascii="Arial" w:hAnsi="Arial" w:cs="Arial"/>
          <w:b/>
          <w:bCs/>
          <w:sz w:val="24"/>
        </w:rPr>
        <w:t xml:space="preserve"> in NE-DC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5A731AD" w14:textId="73951698" w:rsidR="00B00C37" w:rsidRDefault="00B00C37" w:rsidP="00B00C37">
      <w:r>
        <w:t xml:space="preserve">To support RRM measurement in NR late drop, RAN2#103 sets email discussion #52 for </w:t>
      </w:r>
      <w:r w:rsidRPr="00C85FA0">
        <w:t>MR-DC measurement and gap configuration framework</w:t>
      </w:r>
      <w:r>
        <w:t xml:space="preserve">. </w:t>
      </w:r>
    </w:p>
    <w:p w14:paraId="3A298620" w14:textId="77777777" w:rsidR="00B00C37" w:rsidRPr="00C85FA0" w:rsidRDefault="00B00C37" w:rsidP="00B00C37">
      <w:pPr>
        <w:pStyle w:val="Doc-title"/>
      </w:pPr>
      <w:r w:rsidRPr="00C85FA0">
        <w:t>[103#52][NR late drop] MR-DC measurement and gap configuration framework [CATT]:</w:t>
      </w:r>
    </w:p>
    <w:p w14:paraId="660B5004" w14:textId="77777777" w:rsidR="00B00C37" w:rsidRPr="00C85FA0" w:rsidRDefault="00B00C37" w:rsidP="00B00C37">
      <w:pPr>
        <w:pStyle w:val="Doc-text2"/>
      </w:pPr>
      <w:r w:rsidRPr="00C85FA0">
        <w:t>•</w:t>
      </w:r>
      <w:r w:rsidRPr="00C85FA0">
        <w:tab/>
        <w:t xml:space="preserve">Discuss possible changes for MR-DC@5GC w.r.t. the solution for EN-DC </w:t>
      </w:r>
    </w:p>
    <w:p w14:paraId="5B0993DA" w14:textId="77777777" w:rsidR="00B00C37" w:rsidRPr="00C85FA0" w:rsidRDefault="00B00C37" w:rsidP="00B00C37">
      <w:pPr>
        <w:pStyle w:val="Doc-text2"/>
      </w:pPr>
      <w:r w:rsidRPr="00C85FA0">
        <w:t>•</w:t>
      </w:r>
      <w:r w:rsidRPr="00C85FA0">
        <w:tab/>
        <w:t>Note: this might apply to all MR-DC@5GC options: NGEN-DC, NE-DC and NR-DC</w:t>
      </w:r>
    </w:p>
    <w:p w14:paraId="1979E957" w14:textId="77777777" w:rsidR="00B00C37" w:rsidRPr="00C85FA0" w:rsidRDefault="00B00C37" w:rsidP="00B00C37">
      <w:pPr>
        <w:pStyle w:val="Doc-text2"/>
      </w:pPr>
      <w:r w:rsidRPr="00C85FA0">
        <w:tab/>
        <w:t>Intended outcome: Report to next meeting</w:t>
      </w:r>
    </w:p>
    <w:p w14:paraId="74F96B98" w14:textId="77777777" w:rsidR="00B00C37" w:rsidRDefault="00B00C37" w:rsidP="00B00C37">
      <w:pPr>
        <w:pStyle w:val="Doc-text2"/>
      </w:pPr>
      <w:r w:rsidRPr="00C85FA0">
        <w:tab/>
        <w:t>Deadline:  Thursday 2018-09-20</w:t>
      </w:r>
    </w:p>
    <w:p w14:paraId="6CEEAE1E" w14:textId="77777777" w:rsidR="00B00C37" w:rsidRDefault="00B00C37" w:rsidP="00F570B9"/>
    <w:p w14:paraId="2790A0FF" w14:textId="60C47DEF" w:rsidR="00F570B9" w:rsidRPr="006E13D1" w:rsidRDefault="00B00C37" w:rsidP="00F570B9">
      <w:r>
        <w:t>This paper is to analyse if previous agreements of EN-DC can be reused in NE-DC</w:t>
      </w:r>
      <w:r w:rsidRPr="0047194A">
        <w:t xml:space="preserve"> </w:t>
      </w:r>
      <w:r>
        <w:t xml:space="preserve">on measurement gap configuration, measurement gap assistance info, </w:t>
      </w:r>
      <w:r w:rsidRPr="00A940A0">
        <w:t>Measurement</w:t>
      </w:r>
      <w:r>
        <w:t xml:space="preserve"> </w:t>
      </w:r>
      <w:r w:rsidRPr="00A940A0">
        <w:t>Timing</w:t>
      </w:r>
      <w:r>
        <w:t xml:space="preserve"> </w:t>
      </w:r>
      <w:r w:rsidRPr="00A940A0">
        <w:t>Configuration</w:t>
      </w:r>
      <w:r>
        <w:t xml:space="preserve"> and measurement object coordination.</w:t>
      </w:r>
    </w:p>
    <w:p w14:paraId="2683F1F8" w14:textId="6D3FCB86" w:rsidR="00F570B9" w:rsidRPr="006E13D1" w:rsidRDefault="00F570B9" w:rsidP="00F570B9">
      <w:pPr>
        <w:pStyle w:val="Heading1"/>
      </w:pPr>
      <w:r w:rsidRPr="006E13D1">
        <w:t>2</w:t>
      </w:r>
      <w:r w:rsidRPr="006E13D1">
        <w:tab/>
      </w:r>
      <w:r>
        <w:t xml:space="preserve">Measurement gap </w:t>
      </w:r>
      <w:r w:rsidR="004C32FB">
        <w:t>C</w:t>
      </w:r>
      <w:r>
        <w:t>onfiguration</w:t>
      </w:r>
    </w:p>
    <w:p w14:paraId="7F1DF45D" w14:textId="33FC5BB5" w:rsidR="00B00C37" w:rsidRDefault="00F570B9" w:rsidP="00F570B9">
      <w:r>
        <w:t>For NE-DC, master node becomes the gNB and secondary node becomes the eNB</w:t>
      </w:r>
      <w:r w:rsidR="00D24CDF">
        <w:t xml:space="preserve">. </w:t>
      </w:r>
      <w:r>
        <w:t xml:space="preserve">MgNB may have </w:t>
      </w:r>
      <w:r w:rsidR="00D24CDF">
        <w:t xml:space="preserve">cells </w:t>
      </w:r>
      <w:r>
        <w:t xml:space="preserve">deployed </w:t>
      </w:r>
      <w:r w:rsidR="00D24CDF">
        <w:t xml:space="preserve">on </w:t>
      </w:r>
      <w:r>
        <w:t>FR2 frequency and</w:t>
      </w:r>
      <w:r w:rsidR="00D24CDF">
        <w:t xml:space="preserve"> on </w:t>
      </w:r>
      <w:r>
        <w:t>FR1 frequency</w:t>
      </w:r>
      <w:r w:rsidR="00D24CDF">
        <w:t xml:space="preserve"> that all those NR frequencies’ SMTC info have been known in</w:t>
      </w:r>
      <w:r>
        <w:t xml:space="preserve"> MgNB</w:t>
      </w:r>
      <w:r w:rsidR="00D24CDF">
        <w:t xml:space="preserve">. </w:t>
      </w:r>
      <w:r w:rsidR="00BB6BF8">
        <w:t>There are three options that was discussed in Email discussion #52 for NE-DC, which network entity is responsible for NE-DC measurement gap configuration?</w:t>
      </w:r>
    </w:p>
    <w:p w14:paraId="5DAC64A4" w14:textId="77777777" w:rsidR="00BB6BF8" w:rsidRDefault="00BB6BF8" w:rsidP="00BB6BF8">
      <w:pPr>
        <w:pStyle w:val="BodyText"/>
        <w:ind w:left="568"/>
      </w:pPr>
      <w:r>
        <w:rPr>
          <w:rFonts w:hint="eastAsia"/>
        </w:rPr>
        <w:t>Option 1: Measurement gap(s)</w:t>
      </w:r>
      <w:r>
        <w:rPr>
          <w:rFonts w:eastAsiaTheme="minorEastAsia" w:hint="eastAsia"/>
          <w:lang w:eastAsia="zh-CN"/>
        </w:rPr>
        <w:t>/</w:t>
      </w:r>
      <w:r>
        <w:rPr>
          <w:rFonts w:eastAsia="宋体"/>
          <w:lang w:eastAsia="zh-CN"/>
        </w:rPr>
        <w:t>gap sharing configuration</w:t>
      </w:r>
      <w:r>
        <w:rPr>
          <w:rFonts w:hint="eastAsia"/>
        </w:rPr>
        <w:t xml:space="preserve"> </w:t>
      </w:r>
      <w:r>
        <w:rPr>
          <w:rFonts w:eastAsia="宋体" w:hint="eastAsia"/>
          <w:lang w:eastAsia="zh-CN"/>
        </w:rPr>
        <w:t>are</w:t>
      </w:r>
      <w:r>
        <w:rPr>
          <w:rFonts w:hint="eastAsia"/>
        </w:rPr>
        <w:t xml:space="preserve"> configured by MN, including per-UE gap, per FR1 gap and per FR2 gap.</w:t>
      </w:r>
    </w:p>
    <w:p w14:paraId="399DDB45" w14:textId="77777777" w:rsidR="00BB6BF8" w:rsidRDefault="00BB6BF8" w:rsidP="00BB6BF8">
      <w:pPr>
        <w:pStyle w:val="BodyText"/>
        <w:ind w:left="568"/>
        <w:rPr>
          <w:rFonts w:eastAsiaTheme="minorEastAsia"/>
          <w:lang w:eastAsia="zh-CN"/>
        </w:rPr>
      </w:pPr>
      <w:r>
        <w:rPr>
          <w:rFonts w:hint="eastAsia"/>
        </w:rPr>
        <w:t>Option 2: Per-UE gap</w:t>
      </w:r>
      <w:r>
        <w:rPr>
          <w:rFonts w:eastAsiaTheme="minorEastAsia" w:hint="eastAsia"/>
          <w:lang w:eastAsia="zh-CN"/>
        </w:rPr>
        <w:t>/</w:t>
      </w:r>
      <w:r>
        <w:rPr>
          <w:rFonts w:eastAsia="宋体"/>
          <w:lang w:eastAsia="zh-CN"/>
        </w:rPr>
        <w:t>gap sharing configuration</w:t>
      </w:r>
      <w:r>
        <w:rPr>
          <w:rFonts w:hint="eastAsia"/>
        </w:rPr>
        <w:t xml:space="preserve"> or per FR</w:t>
      </w:r>
      <w:r>
        <w:t>2</w:t>
      </w:r>
      <w:r>
        <w:rPr>
          <w:rFonts w:hint="eastAsia"/>
        </w:rPr>
        <w:t xml:space="preserve"> gap</w:t>
      </w:r>
      <w:r>
        <w:rPr>
          <w:rFonts w:eastAsiaTheme="minorEastAsia" w:hint="eastAsia"/>
          <w:lang w:eastAsia="zh-CN"/>
        </w:rPr>
        <w:t>/</w:t>
      </w:r>
      <w:r>
        <w:rPr>
          <w:rFonts w:eastAsia="宋体"/>
          <w:lang w:eastAsia="zh-CN"/>
        </w:rPr>
        <w:t>gap sharing configuration</w:t>
      </w:r>
      <w:r>
        <w:rPr>
          <w:rFonts w:hint="eastAsia"/>
        </w:rPr>
        <w:t xml:space="preserve"> is configured by MN, </w:t>
      </w:r>
      <w:r>
        <w:rPr>
          <w:rFonts w:eastAsiaTheme="minorEastAsia" w:hint="eastAsia"/>
          <w:lang w:eastAsia="zh-CN"/>
        </w:rPr>
        <w:t xml:space="preserve">while </w:t>
      </w:r>
      <w:r>
        <w:rPr>
          <w:rFonts w:hint="eastAsia"/>
        </w:rPr>
        <w:t>per FR</w:t>
      </w:r>
      <w:r>
        <w:t>1</w:t>
      </w:r>
      <w:r>
        <w:rPr>
          <w:rFonts w:hint="eastAsia"/>
        </w:rPr>
        <w:t xml:space="preserve"> gap</w:t>
      </w:r>
      <w:r>
        <w:rPr>
          <w:rFonts w:eastAsiaTheme="minorEastAsia" w:hint="eastAsia"/>
          <w:lang w:eastAsia="zh-CN"/>
        </w:rPr>
        <w:t>/</w:t>
      </w:r>
      <w:r>
        <w:rPr>
          <w:rFonts w:eastAsia="宋体"/>
          <w:lang w:eastAsia="zh-CN"/>
        </w:rPr>
        <w:t>gap sharing configuration</w:t>
      </w:r>
      <w:r>
        <w:rPr>
          <w:rFonts w:hint="eastAsia"/>
        </w:rPr>
        <w:t xml:space="preserve"> is configured by SN</w:t>
      </w:r>
      <w:r>
        <w:rPr>
          <w:rFonts w:eastAsiaTheme="minorEastAsia" w:hint="eastAsia"/>
          <w:lang w:eastAsia="zh-CN"/>
        </w:rPr>
        <w:t>.</w:t>
      </w:r>
    </w:p>
    <w:p w14:paraId="77F1AAEC" w14:textId="77777777" w:rsidR="00BB6BF8" w:rsidRDefault="00BB6BF8" w:rsidP="00BB6BF8">
      <w:pPr>
        <w:pStyle w:val="BodyText"/>
        <w:ind w:left="568"/>
        <w:rPr>
          <w:rFonts w:eastAsiaTheme="minorEastAsia"/>
          <w:lang w:eastAsia="zh-CN"/>
        </w:rPr>
      </w:pPr>
      <w:r>
        <w:rPr>
          <w:rFonts w:hint="eastAsia"/>
        </w:rPr>
        <w:t>Option 3: Per-UE gap</w:t>
      </w:r>
      <w:r>
        <w:rPr>
          <w:rFonts w:eastAsiaTheme="minorEastAsia" w:hint="eastAsia"/>
          <w:lang w:eastAsia="zh-CN"/>
        </w:rPr>
        <w:t>/</w:t>
      </w:r>
      <w:r>
        <w:rPr>
          <w:rFonts w:eastAsia="宋体"/>
          <w:lang w:eastAsia="zh-CN"/>
        </w:rPr>
        <w:t>gap sharing configuration</w:t>
      </w:r>
      <w:r>
        <w:rPr>
          <w:rFonts w:hint="eastAsia"/>
        </w:rPr>
        <w:t xml:space="preserve"> or per FR2 gap</w:t>
      </w:r>
      <w:r>
        <w:rPr>
          <w:rFonts w:eastAsiaTheme="minorEastAsia" w:hint="eastAsia"/>
          <w:lang w:eastAsia="zh-CN"/>
        </w:rPr>
        <w:t>/</w:t>
      </w:r>
      <w:r>
        <w:rPr>
          <w:rFonts w:eastAsia="宋体"/>
          <w:lang w:eastAsia="zh-CN"/>
        </w:rPr>
        <w:t>gap sharing configuration</w:t>
      </w:r>
      <w:r>
        <w:rPr>
          <w:rFonts w:hint="eastAsia"/>
        </w:rPr>
        <w:t xml:space="preserve"> is configured by MN, </w:t>
      </w:r>
      <w:r>
        <w:rPr>
          <w:rFonts w:eastAsiaTheme="minorEastAsia" w:hint="eastAsia"/>
          <w:lang w:eastAsia="zh-CN"/>
        </w:rPr>
        <w:t xml:space="preserve">while </w:t>
      </w:r>
      <w:r>
        <w:rPr>
          <w:rFonts w:hint="eastAsia"/>
        </w:rPr>
        <w:t>per FR1 gap</w:t>
      </w:r>
      <w:r>
        <w:rPr>
          <w:rFonts w:eastAsiaTheme="minorEastAsia" w:hint="eastAsia"/>
          <w:lang w:eastAsia="zh-CN"/>
        </w:rPr>
        <w:t>/</w:t>
      </w:r>
      <w:r>
        <w:rPr>
          <w:rFonts w:eastAsia="宋体"/>
          <w:lang w:eastAsia="zh-CN"/>
        </w:rPr>
        <w:t>gap sharing configuration</w:t>
      </w:r>
      <w:r>
        <w:rPr>
          <w:rFonts w:hint="eastAsia"/>
        </w:rPr>
        <w:t xml:space="preserve"> can be configured by MN or SN</w:t>
      </w:r>
      <w:r>
        <w:rPr>
          <w:rFonts w:eastAsiaTheme="minorEastAsia" w:hint="eastAsia"/>
          <w:lang w:eastAsia="zh-CN"/>
        </w:rPr>
        <w:t>.</w:t>
      </w:r>
    </w:p>
    <w:p w14:paraId="4291517E" w14:textId="214A8B50" w:rsidR="00BB6BF8" w:rsidRDefault="00BB6BF8" w:rsidP="00BB6BF8">
      <w:r>
        <w:rPr>
          <w:lang w:val="en-US"/>
        </w:rPr>
        <w:t xml:space="preserve">In our understanding, option2 is not reasonable that should be excluded firstly. Option1 means </w:t>
      </w:r>
      <w:r w:rsidR="00D24CDF">
        <w:t xml:space="preserve">all measurement gap </w:t>
      </w:r>
      <w:r w:rsidR="00B00C37">
        <w:t xml:space="preserve">can </w:t>
      </w:r>
      <w:r w:rsidR="00D24CDF">
        <w:t>be configured by M</w:t>
      </w:r>
      <w:r>
        <w:t>gNB, less flexibility</w:t>
      </w:r>
      <w:r w:rsidR="00D24CDF">
        <w:t>.</w:t>
      </w:r>
      <w:r>
        <w:t xml:space="preserve"> Option3 has flexibility to handle different use case, such as SN may have requirement firstly that needs FR1 gap and SeNB can create FR1 gap directly. But clearly option3 has FR1 gap creating collision issue in case of both MgNB and SeNB configure simultaneously. To solve it, MN and SN coordination or UE assist</w:t>
      </w:r>
      <w:r w:rsidR="00200A1A">
        <w:t>ance</w:t>
      </w:r>
      <w:r>
        <w:t xml:space="preserve"> need to be considered</w:t>
      </w:r>
      <w:r w:rsidR="00200A1A">
        <w:t xml:space="preserve"> in option3</w:t>
      </w:r>
      <w:r>
        <w:t>.</w:t>
      </w:r>
    </w:p>
    <w:p w14:paraId="02E9EF12" w14:textId="45C59AEF" w:rsidR="00B00C37" w:rsidRDefault="00200A1A" w:rsidP="00200A1A">
      <w:pPr>
        <w:pStyle w:val="ListParagraph"/>
        <w:numPr>
          <w:ilvl w:val="0"/>
          <w:numId w:val="8"/>
        </w:numPr>
      </w:pPr>
      <w:r>
        <w:t>MN and SN coordination: if needs, before configuration to UE, MgNB or SeNB checks with another network side on if configured FR1 gap configuration is valid.</w:t>
      </w:r>
      <w:r w:rsidR="00BB6BF8">
        <w:t xml:space="preserve"> </w:t>
      </w:r>
      <w:r>
        <w:t>When collision occurred, MgNB selects one to configure to UE.</w:t>
      </w:r>
      <w:r w:rsidR="00BB6BF8">
        <w:t xml:space="preserve">  </w:t>
      </w:r>
    </w:p>
    <w:p w14:paraId="1B9ABF45" w14:textId="3B5B7AC6" w:rsidR="00200A1A" w:rsidRDefault="00200A1A" w:rsidP="00200A1A">
      <w:pPr>
        <w:pStyle w:val="ListParagraph"/>
        <w:numPr>
          <w:ilvl w:val="0"/>
          <w:numId w:val="8"/>
        </w:numPr>
      </w:pPr>
      <w:r>
        <w:t xml:space="preserve">UE assistance: if needs, MgNB or SeNB configures FR1 gap configuration to UE directly. When collision occurred, UE selects one and informs to network.  </w:t>
      </w:r>
    </w:p>
    <w:p w14:paraId="59006FCC" w14:textId="706B12D3" w:rsidR="00F570B9" w:rsidRDefault="00F570B9" w:rsidP="00F570B9"/>
    <w:p w14:paraId="00CDBB5B" w14:textId="77777777" w:rsidR="00F570B9" w:rsidRPr="004D43C7" w:rsidRDefault="00F570B9" w:rsidP="00F570B9">
      <w:pPr>
        <w:rPr>
          <w:b/>
        </w:rPr>
      </w:pPr>
      <w:r w:rsidRPr="004D43C7">
        <w:rPr>
          <w:b/>
        </w:rPr>
        <w:t>Observation1: For NE-DC,</w:t>
      </w:r>
    </w:p>
    <w:p w14:paraId="6F994827" w14:textId="56BE2B1A" w:rsidR="00F570B9" w:rsidRDefault="00F570B9" w:rsidP="00F570B9">
      <w:pPr>
        <w:pStyle w:val="ListParagraph"/>
        <w:numPr>
          <w:ilvl w:val="0"/>
          <w:numId w:val="5"/>
        </w:numPr>
        <w:rPr>
          <w:b/>
        </w:rPr>
      </w:pPr>
      <w:r w:rsidRPr="00F5783B">
        <w:rPr>
          <w:b/>
        </w:rPr>
        <w:t>Two measurement gap types</w:t>
      </w:r>
      <w:r>
        <w:rPr>
          <w:b/>
        </w:rPr>
        <w:t xml:space="preserve"> supported</w:t>
      </w:r>
      <w:r w:rsidRPr="00F5783B">
        <w:rPr>
          <w:b/>
        </w:rPr>
        <w:t xml:space="preserve"> including per UE gap and per FR gap</w:t>
      </w:r>
      <w:r>
        <w:rPr>
          <w:b/>
        </w:rPr>
        <w:t>.</w:t>
      </w:r>
    </w:p>
    <w:p w14:paraId="5888676D" w14:textId="259AD44D" w:rsidR="00200A1A" w:rsidRDefault="00200A1A" w:rsidP="00200A1A">
      <w:pPr>
        <w:pStyle w:val="ListParagraph"/>
        <w:rPr>
          <w:b/>
        </w:rPr>
      </w:pPr>
    </w:p>
    <w:p w14:paraId="73962253" w14:textId="20925087" w:rsidR="00F570B9" w:rsidRDefault="00F570B9" w:rsidP="006A291B">
      <w:pPr>
        <w:pStyle w:val="ListParagraph"/>
        <w:numPr>
          <w:ilvl w:val="0"/>
          <w:numId w:val="5"/>
        </w:numPr>
        <w:rPr>
          <w:b/>
        </w:rPr>
      </w:pPr>
      <w:r w:rsidRPr="00BB348D">
        <w:rPr>
          <w:b/>
        </w:rPr>
        <w:t>MN configures per UE gap pattern to UE</w:t>
      </w:r>
      <w:r w:rsidR="00BB348D">
        <w:rPr>
          <w:b/>
        </w:rPr>
        <w:t xml:space="preserve"> </w:t>
      </w:r>
      <w:r w:rsidRPr="00BB348D">
        <w:rPr>
          <w:b/>
        </w:rPr>
        <w:t>and informs the gap pattern to SN.</w:t>
      </w:r>
      <w:r w:rsidR="00BB348D" w:rsidRPr="00BB348D">
        <w:rPr>
          <w:b/>
        </w:rPr>
        <w:t xml:space="preserve"> </w:t>
      </w:r>
      <w:r w:rsidRPr="00BB348D">
        <w:rPr>
          <w:b/>
        </w:rPr>
        <w:t>MN configures FR2 gap pattern to UE</w:t>
      </w:r>
      <w:r w:rsidR="00BB348D">
        <w:rPr>
          <w:b/>
        </w:rPr>
        <w:t xml:space="preserve"> </w:t>
      </w:r>
      <w:r w:rsidRPr="00BB348D">
        <w:rPr>
          <w:b/>
        </w:rPr>
        <w:t>and doesn’t inform the gap pattern to SN.</w:t>
      </w:r>
    </w:p>
    <w:p w14:paraId="7F552B72" w14:textId="77777777" w:rsidR="00BB348D" w:rsidRPr="00BB348D" w:rsidRDefault="00BB348D" w:rsidP="00BB348D">
      <w:pPr>
        <w:pStyle w:val="ListParagraph"/>
        <w:rPr>
          <w:b/>
        </w:rPr>
      </w:pPr>
    </w:p>
    <w:p w14:paraId="6061E447" w14:textId="1F353229" w:rsidR="00200A1A" w:rsidRPr="00BB348D" w:rsidRDefault="00BB348D" w:rsidP="002A68C1">
      <w:pPr>
        <w:pStyle w:val="ListParagraph"/>
        <w:numPr>
          <w:ilvl w:val="0"/>
          <w:numId w:val="5"/>
        </w:numPr>
        <w:rPr>
          <w:b/>
        </w:rPr>
      </w:pPr>
      <w:r w:rsidRPr="00BB348D">
        <w:rPr>
          <w:b/>
        </w:rPr>
        <w:t xml:space="preserve">For FR1 gap pattern configuration, </w:t>
      </w:r>
      <w:r>
        <w:rPr>
          <w:b/>
        </w:rPr>
        <w:t>i</w:t>
      </w:r>
      <w:r w:rsidR="00200A1A" w:rsidRPr="00BB348D">
        <w:rPr>
          <w:b/>
        </w:rPr>
        <w:t>f both MN and SN can configure FR1 gap to UE, collision issue needs to be solved.</w:t>
      </w:r>
    </w:p>
    <w:p w14:paraId="20748EAF" w14:textId="578732CF" w:rsidR="00F77094" w:rsidRDefault="00F570B9" w:rsidP="00F77094">
      <w:r>
        <w:t xml:space="preserve">For EN-DC, before EN-DC configuration, </w:t>
      </w:r>
      <w:r w:rsidR="00A0411E">
        <w:t>RAN2 agreed no NeedForGap capability introduced in LTE side in Rel-15</w:t>
      </w:r>
      <w:r w:rsidR="00E20524">
        <w:t xml:space="preserve">. RAN2 has sent LS to RAN4 to check if there is other existed UE capability, e.g., supported band combination, that can indicate gapless can be used. </w:t>
      </w:r>
      <w:r w:rsidR="00F77094">
        <w:t xml:space="preserve">RAN4 feedbacked to RAN2 via </w:t>
      </w:r>
      <w:r w:rsidR="00F77094" w:rsidRPr="0047194A">
        <w:t>R4-1811405</w:t>
      </w:r>
      <w:r w:rsidR="00F77094">
        <w:t xml:space="preserve"> that </w:t>
      </w:r>
      <w:r w:rsidR="00F77094" w:rsidRPr="00DC3A6F">
        <w:t>independentGapConfig</w:t>
      </w:r>
      <w:r w:rsidR="00F77094">
        <w:t xml:space="preserve"> capability can be used by network for this intention, </w:t>
      </w:r>
    </w:p>
    <w:p w14:paraId="32928D51" w14:textId="77777777" w:rsidR="00F77094" w:rsidRDefault="00F77094" w:rsidP="00F77094">
      <w:pPr>
        <w:pStyle w:val="ListParagraph"/>
        <w:numPr>
          <w:ilvl w:val="0"/>
          <w:numId w:val="9"/>
        </w:numPr>
        <w:spacing w:before="120" w:after="0"/>
        <w:contextualSpacing w:val="0"/>
        <w:jc w:val="both"/>
        <w:rPr>
          <w:rFonts w:ascii="Arial" w:hAnsi="Arial" w:cs="Arial"/>
        </w:rPr>
      </w:pPr>
      <w:r w:rsidRPr="00CD4569">
        <w:rPr>
          <w:rFonts w:ascii="Arial" w:hAnsi="Arial" w:cs="Arial"/>
        </w:rPr>
        <w:t>In general, network cannot identify the cases of gapless measurement purely based on MR-DC band combinations reported from UE. However, if this LTE UE</w:t>
      </w:r>
      <w:r>
        <w:rPr>
          <w:rFonts w:ascii="Arial" w:hAnsi="Arial" w:cs="Arial"/>
        </w:rPr>
        <w:t xml:space="preserve"> </w:t>
      </w:r>
      <w:r w:rsidRPr="00CD4569">
        <w:rPr>
          <w:rFonts w:ascii="Arial" w:hAnsi="Arial" w:cs="Arial"/>
        </w:rPr>
        <w:t>(not yet configured with EN-DC) has per-FR measurement capability and it is configured to measure FR2 inter-RAT MO</w:t>
      </w:r>
      <w:r>
        <w:rPr>
          <w:rFonts w:ascii="Arial" w:hAnsi="Arial" w:cs="Arial"/>
        </w:rPr>
        <w:t xml:space="preserve"> only</w:t>
      </w:r>
      <w:r w:rsidRPr="00CD4569">
        <w:rPr>
          <w:rFonts w:ascii="Arial" w:hAnsi="Arial" w:cs="Arial"/>
        </w:rPr>
        <w:t xml:space="preserve">, gapless measurement is possible. </w:t>
      </w:r>
    </w:p>
    <w:p w14:paraId="569B3A1C" w14:textId="77777777" w:rsidR="000638DD" w:rsidRDefault="000638DD" w:rsidP="00F570B9"/>
    <w:p w14:paraId="2E9FA611" w14:textId="28ED4277" w:rsidR="00F570B9" w:rsidRDefault="00FF1184" w:rsidP="00F570B9">
      <w:r>
        <w:t>For NE-DC,</w:t>
      </w:r>
      <w:r w:rsidR="001F2D9A">
        <w:t xml:space="preserve"> before NE-DC configuration,</w:t>
      </w:r>
      <w:r>
        <w:t xml:space="preserve"> </w:t>
      </w:r>
      <w:r w:rsidR="00F77094">
        <w:t xml:space="preserve">there is no </w:t>
      </w:r>
      <w:r w:rsidR="00F570B9">
        <w:t xml:space="preserve">needForGap capability </w:t>
      </w:r>
      <w:r>
        <w:t xml:space="preserve">introduced </w:t>
      </w:r>
      <w:r w:rsidR="00F570B9">
        <w:t>for SA mode</w:t>
      </w:r>
      <w:r w:rsidRPr="00FF1184">
        <w:t xml:space="preserve"> </w:t>
      </w:r>
      <w:r>
        <w:t>in Rel-15</w:t>
      </w:r>
      <w:r w:rsidR="00F570B9">
        <w:t xml:space="preserve">. After NE-DC configuration, </w:t>
      </w:r>
      <w:r w:rsidR="001F2D9A">
        <w:t xml:space="preserve">UE is working on NR band and LTE band simultaneously, </w:t>
      </w:r>
      <w:r w:rsidR="00F570B9" w:rsidRPr="00DC3A6F">
        <w:t>independentGapConfig</w:t>
      </w:r>
      <w:r w:rsidR="00F570B9">
        <w:t xml:space="preserve"> capability </w:t>
      </w:r>
      <w:r w:rsidR="001F2D9A">
        <w:t xml:space="preserve">can be used as </w:t>
      </w:r>
      <w:r w:rsidR="000638DD">
        <w:t>EN-DC</w:t>
      </w:r>
      <w:r w:rsidR="00F570B9">
        <w:t>.</w:t>
      </w:r>
    </w:p>
    <w:p w14:paraId="3DB2AE19" w14:textId="77777777" w:rsidR="00F570B9" w:rsidRDefault="00F570B9" w:rsidP="00F570B9">
      <w:pPr>
        <w:rPr>
          <w:b/>
        </w:rPr>
      </w:pPr>
      <w:r w:rsidRPr="00D33F27">
        <w:rPr>
          <w:b/>
        </w:rPr>
        <w:t xml:space="preserve">Observation2: </w:t>
      </w:r>
      <w:r>
        <w:rPr>
          <w:b/>
        </w:rPr>
        <w:t>For NE-DC,</w:t>
      </w:r>
    </w:p>
    <w:p w14:paraId="0ACDB958" w14:textId="1DA732C2" w:rsidR="00F570B9" w:rsidRPr="009D5D23" w:rsidRDefault="001F2D9A" w:rsidP="00F570B9">
      <w:pPr>
        <w:pStyle w:val="ListParagraph"/>
        <w:numPr>
          <w:ilvl w:val="0"/>
          <w:numId w:val="5"/>
        </w:numPr>
        <w:rPr>
          <w:b/>
        </w:rPr>
      </w:pPr>
      <w:r>
        <w:rPr>
          <w:b/>
        </w:rPr>
        <w:t>B</w:t>
      </w:r>
      <w:r w:rsidRPr="009D5D23">
        <w:rPr>
          <w:b/>
        </w:rPr>
        <w:t>efore</w:t>
      </w:r>
      <w:r w:rsidR="000638DD">
        <w:rPr>
          <w:b/>
        </w:rPr>
        <w:t xml:space="preserve"> </w:t>
      </w:r>
      <w:r w:rsidRPr="009D5D23">
        <w:rPr>
          <w:b/>
        </w:rPr>
        <w:t>NE-DC configuration</w:t>
      </w:r>
      <w:r>
        <w:rPr>
          <w:b/>
        </w:rPr>
        <w:t xml:space="preserve">, </w:t>
      </w:r>
      <w:r w:rsidR="000638DD" w:rsidRPr="001F2D9A">
        <w:rPr>
          <w:b/>
        </w:rPr>
        <w:t xml:space="preserve">independentGapConfig capability </w:t>
      </w:r>
      <w:r w:rsidR="000638DD">
        <w:rPr>
          <w:b/>
        </w:rPr>
        <w:t>can be used by NR gNB to do gapless measurement</w:t>
      </w:r>
      <w:r w:rsidR="00F570B9" w:rsidRPr="009D5D23">
        <w:rPr>
          <w:b/>
        </w:rPr>
        <w:t xml:space="preserve"> for B1/B2 </w:t>
      </w:r>
      <w:r>
        <w:rPr>
          <w:b/>
        </w:rPr>
        <w:t>measurement</w:t>
      </w:r>
      <w:r w:rsidR="00F570B9" w:rsidRPr="009D5D23">
        <w:rPr>
          <w:b/>
        </w:rPr>
        <w:t xml:space="preserve"> to </w:t>
      </w:r>
      <w:r w:rsidR="00F570B9">
        <w:rPr>
          <w:b/>
        </w:rPr>
        <w:t>LTE</w:t>
      </w:r>
      <w:r w:rsidR="000638DD">
        <w:rPr>
          <w:b/>
        </w:rPr>
        <w:t xml:space="preserve"> </w:t>
      </w:r>
      <w:r w:rsidR="00F570B9" w:rsidRPr="009D5D23">
        <w:rPr>
          <w:b/>
        </w:rPr>
        <w:t>frequency</w:t>
      </w:r>
      <w:r w:rsidR="000638DD">
        <w:rPr>
          <w:b/>
        </w:rPr>
        <w:t xml:space="preserve"> if current NR serving cells are in FR2.</w:t>
      </w:r>
      <w:r w:rsidR="00F570B9" w:rsidRPr="009D5D23">
        <w:rPr>
          <w:b/>
        </w:rPr>
        <w:t xml:space="preserve"> </w:t>
      </w:r>
    </w:p>
    <w:p w14:paraId="0552DEBE" w14:textId="77777777" w:rsidR="000E62E6" w:rsidRPr="001F2D9A" w:rsidRDefault="000E62E6" w:rsidP="000E62E6">
      <w:pPr>
        <w:pStyle w:val="ListParagraph"/>
        <w:numPr>
          <w:ilvl w:val="0"/>
          <w:numId w:val="5"/>
        </w:numPr>
        <w:rPr>
          <w:b/>
        </w:rPr>
      </w:pPr>
      <w:r>
        <w:rPr>
          <w:b/>
        </w:rPr>
        <w:t xml:space="preserve">After NE-DC configuration, </w:t>
      </w:r>
      <w:r w:rsidRPr="001F2D9A">
        <w:rPr>
          <w:b/>
        </w:rPr>
        <w:t xml:space="preserve">independentGapConfig capability is used by network to decide whether per FR gap can be configured for measurement </w:t>
      </w:r>
      <w:r>
        <w:rPr>
          <w:b/>
        </w:rPr>
        <w:t>that needs gaps.</w:t>
      </w:r>
    </w:p>
    <w:p w14:paraId="320D1FA9" w14:textId="3335282D" w:rsidR="00F570B9" w:rsidRDefault="00F570B9" w:rsidP="00F570B9">
      <w:r w:rsidRPr="009D5D23">
        <w:t>For EN-DC, Measurement Gap Timing Advance (MGTA) is added for MeNB and SgNB. For MeNB, if set, UE appl</w:t>
      </w:r>
      <w:r w:rsidR="001F2D9A">
        <w:t>ies</w:t>
      </w:r>
      <w:r w:rsidRPr="009D5D23">
        <w:t xml:space="preserve"> </w:t>
      </w:r>
      <w:r w:rsidR="001F2D9A">
        <w:t>one fixed</w:t>
      </w:r>
      <w:r w:rsidRPr="009D5D23">
        <w:t xml:space="preserve"> timing advance</w:t>
      </w:r>
      <w:r w:rsidR="001F2D9A">
        <w:t>,</w:t>
      </w:r>
      <w:r w:rsidRPr="009D5D23">
        <w:t xml:space="preserve"> 0.5ms</w:t>
      </w:r>
      <w:r w:rsidR="001F2D9A">
        <w:t>,</w:t>
      </w:r>
      <w:r w:rsidRPr="009D5D23">
        <w:t xml:space="preserve"> t</w:t>
      </w:r>
      <w:r w:rsidR="001F2D9A">
        <w:t>o gap occurrences</w:t>
      </w:r>
      <w:r w:rsidRPr="009D5D23">
        <w:t xml:space="preserve"> according to TS 38</w:t>
      </w:r>
      <w:r w:rsidR="001F2D9A">
        <w:t>.133. For SgNB, if set, UE applies</w:t>
      </w:r>
      <w:r w:rsidRPr="009D5D23">
        <w:t xml:space="preserve"> </w:t>
      </w:r>
      <w:r w:rsidR="001F2D9A">
        <w:t>one configured</w:t>
      </w:r>
      <w:r w:rsidRPr="009D5D23">
        <w:t xml:space="preserve"> timing advance (0ms, 0.25ms, 0.5ms) to the gap occurrence accordingly. Furthermore, network needs to indicate UE if measurement gap from MN applies to per UE gap or FR1 gap, as the gap index defined in TS38.133 is shared between for per UE and FR1 gap.</w:t>
      </w:r>
    </w:p>
    <w:p w14:paraId="049D0F25" w14:textId="77777777" w:rsidR="00B54A30" w:rsidRDefault="00F570B9" w:rsidP="00F570B9">
      <w:r>
        <w:t xml:space="preserve">For NE-DC, </w:t>
      </w:r>
      <w:r w:rsidR="00266B10">
        <w:t xml:space="preserve">if only MgNB is responsible for all types of measurement gap configuration to UE, </w:t>
      </w:r>
      <w:r>
        <w:t>MGTA is only needed from MgNB to UE.</w:t>
      </w:r>
      <w:r w:rsidR="00266B10">
        <w:t xml:space="preserve"> </w:t>
      </w:r>
    </w:p>
    <w:p w14:paraId="1E7E1565" w14:textId="20706DC4" w:rsidR="00266B10" w:rsidRDefault="00B54A30" w:rsidP="00F570B9">
      <w:r>
        <w:t>For NE-DC, i</w:t>
      </w:r>
      <w:r w:rsidR="00266B10">
        <w:t>f both MgNB and SeNB are responsible for FR1 gap configuration to UE, it is assumed SeNB only can configure LTE intra-frequency and inter-frequency measurement</w:t>
      </w:r>
      <w:r w:rsidR="00D47660">
        <w:t xml:space="preserve"> to UE</w:t>
      </w:r>
      <w:r>
        <w:t>.</w:t>
      </w:r>
      <w:r w:rsidR="00D47660">
        <w:t xml:space="preserve"> </w:t>
      </w:r>
      <w:r>
        <w:t>F</w:t>
      </w:r>
      <w:r w:rsidR="00266B10">
        <w:t>or FR1 gap</w:t>
      </w:r>
      <w:r w:rsidR="00E657F0">
        <w:t xml:space="preserve"> configured by SeNB</w:t>
      </w:r>
      <w:r w:rsidR="00266B10">
        <w:t xml:space="preserve">, </w:t>
      </w:r>
      <w:r>
        <w:t>the</w:t>
      </w:r>
      <w:r w:rsidR="00E657F0">
        <w:t xml:space="preserve"> </w:t>
      </w:r>
      <w:r w:rsidR="00266B10">
        <w:t>MGTA (</w:t>
      </w:r>
      <w:r w:rsidR="00266B10" w:rsidRPr="009D5D23">
        <w:t>0.5ms</w:t>
      </w:r>
      <w:r w:rsidR="00266B10">
        <w:t xml:space="preserve">) </w:t>
      </w:r>
      <w:r>
        <w:t xml:space="preserve">may be </w:t>
      </w:r>
      <w:r w:rsidR="00E657F0">
        <w:t>needed from S</w:t>
      </w:r>
      <w:r w:rsidR="00266B10">
        <w:t>eNB to UE</w:t>
      </w:r>
      <w:r w:rsidR="00E657F0">
        <w:t xml:space="preserve">, as SeNB configured FR1 gap is still used by MgNB configured measurement to NR FR1 frequency if </w:t>
      </w:r>
      <w:r w:rsidR="00D47660">
        <w:t xml:space="preserve">FR1 gap </w:t>
      </w:r>
      <w:r w:rsidR="00E657F0">
        <w:t>needed</w:t>
      </w:r>
      <w:r w:rsidR="00D47660">
        <w:t>.</w:t>
      </w:r>
    </w:p>
    <w:p w14:paraId="5D167E58" w14:textId="00B69F42" w:rsidR="00D47660" w:rsidRDefault="00D47660" w:rsidP="00F570B9">
      <w:r>
        <w:t xml:space="preserve">For NE-DC, it doesn’t need explicit gap type indication from MgNB to UE as current SA ASN.1 has separated it. </w:t>
      </w:r>
    </w:p>
    <w:p w14:paraId="3F28E719" w14:textId="77777777" w:rsidR="00F570B9" w:rsidRPr="007B0644" w:rsidRDefault="00F570B9" w:rsidP="00F570B9">
      <w:pPr>
        <w:rPr>
          <w:b/>
        </w:rPr>
      </w:pPr>
      <w:r w:rsidRPr="007B0644">
        <w:rPr>
          <w:b/>
        </w:rPr>
        <w:t>Observation3: for NE-DC,</w:t>
      </w:r>
    </w:p>
    <w:p w14:paraId="7FCFFC5F" w14:textId="57A7523F" w:rsidR="00D47660" w:rsidRDefault="002A13A3" w:rsidP="00D47660">
      <w:pPr>
        <w:pStyle w:val="ListParagraph"/>
        <w:numPr>
          <w:ilvl w:val="0"/>
          <w:numId w:val="5"/>
        </w:numPr>
        <w:rPr>
          <w:b/>
        </w:rPr>
      </w:pPr>
      <w:r w:rsidRPr="00D47660">
        <w:rPr>
          <w:b/>
        </w:rPr>
        <w:t xml:space="preserve">If MN is responsible for all types of measurement gap configuration to UE, </w:t>
      </w:r>
      <w:r w:rsidR="00F570B9" w:rsidRPr="00D47660">
        <w:rPr>
          <w:b/>
        </w:rPr>
        <w:t>MN can configure 0ms, 0.25ms or 0.5ms MGTA to UE</w:t>
      </w:r>
      <w:r w:rsidR="00D47660">
        <w:rPr>
          <w:b/>
        </w:rPr>
        <w:t>.</w:t>
      </w:r>
    </w:p>
    <w:p w14:paraId="1F369070" w14:textId="1FDD02BB" w:rsidR="00F570B9" w:rsidRPr="00D47660" w:rsidRDefault="00D47660" w:rsidP="00D47660">
      <w:pPr>
        <w:pStyle w:val="ListParagraph"/>
        <w:numPr>
          <w:ilvl w:val="0"/>
          <w:numId w:val="5"/>
        </w:numPr>
        <w:rPr>
          <w:b/>
        </w:rPr>
      </w:pPr>
      <w:r>
        <w:rPr>
          <w:b/>
        </w:rPr>
        <w:t>I</w:t>
      </w:r>
      <w:r w:rsidRPr="00D47660">
        <w:rPr>
          <w:b/>
        </w:rPr>
        <w:t xml:space="preserve">f </w:t>
      </w:r>
      <w:r>
        <w:rPr>
          <w:b/>
        </w:rPr>
        <w:t xml:space="preserve">both </w:t>
      </w:r>
      <w:r w:rsidRPr="00D47660">
        <w:rPr>
          <w:b/>
        </w:rPr>
        <w:t>MN</w:t>
      </w:r>
      <w:r>
        <w:rPr>
          <w:b/>
        </w:rPr>
        <w:t xml:space="preserve"> and SN are</w:t>
      </w:r>
      <w:r w:rsidRPr="00D47660">
        <w:rPr>
          <w:b/>
        </w:rPr>
        <w:t xml:space="preserve"> responsible for </w:t>
      </w:r>
      <w:r>
        <w:rPr>
          <w:b/>
        </w:rPr>
        <w:t>FR1</w:t>
      </w:r>
      <w:r w:rsidRPr="00D47660">
        <w:rPr>
          <w:b/>
        </w:rPr>
        <w:t xml:space="preserve"> gap configuration to UE</w:t>
      </w:r>
      <w:r>
        <w:rPr>
          <w:b/>
        </w:rPr>
        <w:t>, SN can configure 0.5ms MGTA to UE.</w:t>
      </w:r>
    </w:p>
    <w:p w14:paraId="0B4FD0D0" w14:textId="79084685" w:rsidR="00F570B9" w:rsidRPr="00B802DC" w:rsidRDefault="00BB796C" w:rsidP="00D47660">
      <w:pPr>
        <w:pStyle w:val="ListParagraph"/>
        <w:numPr>
          <w:ilvl w:val="0"/>
          <w:numId w:val="5"/>
        </w:numPr>
        <w:rPr>
          <w:b/>
        </w:rPr>
      </w:pPr>
      <w:r>
        <w:rPr>
          <w:b/>
        </w:rPr>
        <w:t>No need gap type indication to UE</w:t>
      </w:r>
      <w:r w:rsidR="00F570B9">
        <w:rPr>
          <w:b/>
        </w:rPr>
        <w:t xml:space="preserve">.  </w:t>
      </w:r>
    </w:p>
    <w:p w14:paraId="100A70EA" w14:textId="77777777" w:rsidR="00F570B9" w:rsidRPr="006E13D1" w:rsidRDefault="00F570B9" w:rsidP="00F570B9">
      <w:pPr>
        <w:pStyle w:val="Heading1"/>
      </w:pPr>
      <w:r w:rsidRPr="006E13D1">
        <w:t>3</w:t>
      </w:r>
      <w:r w:rsidRPr="006E13D1">
        <w:tab/>
      </w:r>
      <w:r>
        <w:t>Measurement gap assistance info exchanging</w:t>
      </w:r>
    </w:p>
    <w:p w14:paraId="7B9A8111" w14:textId="1284C91E" w:rsidR="00F570B9" w:rsidRDefault="00F570B9" w:rsidP="00F570B9">
      <w:r>
        <w:t xml:space="preserve">For EN-DC, the Measurement gap assistance info is exchanged between MeNB and </w:t>
      </w:r>
      <w:r w:rsidR="00403C0B">
        <w:t>SgNB. From MeNB to SgNB, per UE/</w:t>
      </w:r>
      <w:r>
        <w:t xml:space="preserve">FR1 gap pattern and MeNB measured FR2 frequency list are transferred. From SgNB to MeNB, SgNB </w:t>
      </w:r>
      <w:r w:rsidR="00403C0B">
        <w:t>measured FR1 frequency list and possible FR2 frequency list are transferred</w:t>
      </w:r>
      <w:r>
        <w:t>.</w:t>
      </w:r>
    </w:p>
    <w:p w14:paraId="715674FD" w14:textId="30F1CA85" w:rsidR="00F570B9" w:rsidRDefault="00F570B9" w:rsidP="00F570B9">
      <w:r>
        <w:t xml:space="preserve">For NE-DC, </w:t>
      </w:r>
      <w:r w:rsidR="00FC32FD">
        <w:t xml:space="preserve">if only MgNB is responsible for all types of measurement gap configuration to UE, </w:t>
      </w:r>
      <w:r>
        <w:t xml:space="preserve">as both per UE gap and per FR gap are configured by MgNB, the valid use case </w:t>
      </w:r>
      <w:r w:rsidR="00403C0B">
        <w:t>for</w:t>
      </w:r>
      <w:r>
        <w:t xml:space="preserve"> gap assistance info </w:t>
      </w:r>
      <w:r w:rsidR="00403C0B">
        <w:t>is SeNB</w:t>
      </w:r>
      <w:r>
        <w:t xml:space="preserve"> </w:t>
      </w:r>
      <w:r w:rsidR="00403C0B">
        <w:t>sends the</w:t>
      </w:r>
      <w:r>
        <w:t xml:space="preserve"> request measurement frequency list to MgNB.</w:t>
      </w:r>
      <w:r w:rsidR="005F22E3" w:rsidRPr="005F22E3">
        <w:t xml:space="preserve"> </w:t>
      </w:r>
      <w:r w:rsidR="005F22E3">
        <w:t xml:space="preserve">But if both MgNB and SeNB are responsible for FR1 gap configuration to UE, SeNB needs </w:t>
      </w:r>
      <w:r w:rsidR="005F22E3">
        <w:lastRenderedPageBreak/>
        <w:t>informing configured FR1 gap pattern to MgNB if do it and SeNB also can send the request measurement frequency list to MeNB for per UE gap request.</w:t>
      </w:r>
    </w:p>
    <w:p w14:paraId="1CD30C04" w14:textId="77777777" w:rsidR="00F570B9" w:rsidRDefault="00F570B9" w:rsidP="00F570B9">
      <w:pPr>
        <w:rPr>
          <w:b/>
        </w:rPr>
      </w:pPr>
      <w:r w:rsidRPr="00A940A0">
        <w:rPr>
          <w:b/>
        </w:rPr>
        <w:t>Observation</w:t>
      </w:r>
      <w:r>
        <w:rPr>
          <w:b/>
        </w:rPr>
        <w:t>4</w:t>
      </w:r>
      <w:r w:rsidRPr="00D33F27">
        <w:rPr>
          <w:b/>
        </w:rPr>
        <w:t>:</w:t>
      </w:r>
      <w:r>
        <w:rPr>
          <w:b/>
        </w:rPr>
        <w:t xml:space="preserve"> for NE-DC</w:t>
      </w:r>
    </w:p>
    <w:p w14:paraId="51E85593" w14:textId="45FEC800" w:rsidR="00F570B9" w:rsidRDefault="002A13A3" w:rsidP="002A13A3">
      <w:pPr>
        <w:pStyle w:val="ListParagraph"/>
        <w:numPr>
          <w:ilvl w:val="0"/>
          <w:numId w:val="5"/>
        </w:numPr>
        <w:rPr>
          <w:b/>
        </w:rPr>
      </w:pPr>
      <w:r w:rsidRPr="002A13A3">
        <w:rPr>
          <w:b/>
        </w:rPr>
        <w:t>If MN is responsible for all types of measurement gap configuration to UE, p</w:t>
      </w:r>
      <w:r w:rsidR="00F570B9" w:rsidRPr="002A13A3">
        <w:rPr>
          <w:b/>
        </w:rPr>
        <w:t>er UE</w:t>
      </w:r>
      <w:r w:rsidR="00403C0B" w:rsidRPr="002A13A3">
        <w:rPr>
          <w:b/>
        </w:rPr>
        <w:t>/FR1</w:t>
      </w:r>
      <w:r w:rsidR="00F570B9" w:rsidRPr="002A13A3">
        <w:rPr>
          <w:b/>
        </w:rPr>
        <w:t xml:space="preserve"> gap configuration and gap purpose indication are transferred from MN to SN.</w:t>
      </w:r>
      <w:r w:rsidRPr="002A13A3">
        <w:rPr>
          <w:b/>
        </w:rPr>
        <w:t xml:space="preserve"> </w:t>
      </w:r>
      <w:r w:rsidR="00F570B9" w:rsidRPr="002A13A3">
        <w:rPr>
          <w:b/>
        </w:rPr>
        <w:t>Measured frequency list</w:t>
      </w:r>
      <w:r w:rsidR="00403C0B" w:rsidRPr="002A13A3">
        <w:rPr>
          <w:b/>
        </w:rPr>
        <w:t xml:space="preserve"> of SN measured</w:t>
      </w:r>
      <w:r w:rsidR="00F570B9" w:rsidRPr="002A13A3">
        <w:rPr>
          <w:b/>
        </w:rPr>
        <w:t xml:space="preserve"> is transferred</w:t>
      </w:r>
      <w:r w:rsidR="00FC32FD">
        <w:rPr>
          <w:b/>
        </w:rPr>
        <w:t xml:space="preserve"> from SN</w:t>
      </w:r>
      <w:r w:rsidR="00F570B9" w:rsidRPr="002A13A3">
        <w:rPr>
          <w:b/>
        </w:rPr>
        <w:t xml:space="preserve"> to MN</w:t>
      </w:r>
      <w:r w:rsidR="00FC32FD">
        <w:rPr>
          <w:b/>
        </w:rPr>
        <w:t xml:space="preserve"> for per UE/FR1 gap configuration request</w:t>
      </w:r>
      <w:r w:rsidR="00F570B9" w:rsidRPr="002A13A3">
        <w:rPr>
          <w:b/>
        </w:rPr>
        <w:t>.</w:t>
      </w:r>
    </w:p>
    <w:p w14:paraId="152AA061" w14:textId="4AA70801" w:rsidR="002A13A3" w:rsidRPr="002A13A3" w:rsidRDefault="002A13A3" w:rsidP="002A13A3">
      <w:pPr>
        <w:pStyle w:val="ListParagraph"/>
        <w:numPr>
          <w:ilvl w:val="0"/>
          <w:numId w:val="5"/>
        </w:numPr>
        <w:rPr>
          <w:b/>
        </w:rPr>
      </w:pPr>
      <w:r>
        <w:rPr>
          <w:b/>
        </w:rPr>
        <w:t>I</w:t>
      </w:r>
      <w:r w:rsidRPr="00D47660">
        <w:rPr>
          <w:b/>
        </w:rPr>
        <w:t xml:space="preserve">f </w:t>
      </w:r>
      <w:r>
        <w:rPr>
          <w:b/>
        </w:rPr>
        <w:t xml:space="preserve">both </w:t>
      </w:r>
      <w:r w:rsidRPr="00D47660">
        <w:rPr>
          <w:b/>
        </w:rPr>
        <w:t>MN</w:t>
      </w:r>
      <w:r>
        <w:rPr>
          <w:b/>
        </w:rPr>
        <w:t xml:space="preserve"> and SN are</w:t>
      </w:r>
      <w:r w:rsidRPr="00D47660">
        <w:rPr>
          <w:b/>
        </w:rPr>
        <w:t xml:space="preserve"> responsible for </w:t>
      </w:r>
      <w:r>
        <w:rPr>
          <w:b/>
        </w:rPr>
        <w:t>FR1</w:t>
      </w:r>
      <w:r w:rsidRPr="00D47660">
        <w:rPr>
          <w:b/>
        </w:rPr>
        <w:t xml:space="preserve"> gap configuration to UE</w:t>
      </w:r>
      <w:r>
        <w:rPr>
          <w:b/>
        </w:rPr>
        <w:t xml:space="preserve">, </w:t>
      </w:r>
      <w:r w:rsidR="00FC32FD" w:rsidRPr="002A13A3">
        <w:rPr>
          <w:b/>
        </w:rPr>
        <w:t>FR1 gap configuration</w:t>
      </w:r>
      <w:r w:rsidR="00FC32FD">
        <w:rPr>
          <w:b/>
        </w:rPr>
        <w:t xml:space="preserve"> is transferred from SN to MN. </w:t>
      </w:r>
      <w:r w:rsidR="00FC32FD" w:rsidRPr="002A13A3">
        <w:rPr>
          <w:b/>
        </w:rPr>
        <w:t>Measured frequency list of SN measured is transferred</w:t>
      </w:r>
      <w:r w:rsidR="00FC32FD">
        <w:rPr>
          <w:b/>
        </w:rPr>
        <w:t xml:space="preserve"> from SN</w:t>
      </w:r>
      <w:r w:rsidR="00FC32FD" w:rsidRPr="002A13A3">
        <w:rPr>
          <w:b/>
        </w:rPr>
        <w:t xml:space="preserve"> to MN</w:t>
      </w:r>
      <w:r w:rsidR="00FC32FD">
        <w:rPr>
          <w:b/>
        </w:rPr>
        <w:t xml:space="preserve"> for per UE gap configuration request</w:t>
      </w:r>
      <w:r w:rsidR="00FC32FD" w:rsidRPr="002A13A3">
        <w:rPr>
          <w:b/>
        </w:rPr>
        <w:t>.</w:t>
      </w:r>
    </w:p>
    <w:p w14:paraId="5927CE61" w14:textId="77777777" w:rsidR="00F570B9" w:rsidRPr="006E13D1" w:rsidRDefault="00F570B9" w:rsidP="00F570B9">
      <w:pPr>
        <w:pStyle w:val="Heading1"/>
      </w:pPr>
      <w:r>
        <w:t>4</w:t>
      </w:r>
      <w:r w:rsidRPr="006E13D1">
        <w:tab/>
      </w:r>
      <w:r w:rsidRPr="00A940A0">
        <w:t>Measurement</w:t>
      </w:r>
      <w:r>
        <w:t xml:space="preserve"> </w:t>
      </w:r>
      <w:r w:rsidRPr="00A940A0">
        <w:t>Timing</w:t>
      </w:r>
      <w:r>
        <w:t xml:space="preserve"> </w:t>
      </w:r>
      <w:r w:rsidRPr="00A940A0">
        <w:t>Configuration</w:t>
      </w:r>
    </w:p>
    <w:p w14:paraId="6725413E" w14:textId="5FB60182" w:rsidR="00F570B9" w:rsidRDefault="00F570B9" w:rsidP="00F570B9">
      <w:pPr>
        <w:rPr>
          <w:rFonts w:cs="Arial"/>
          <w:lang w:eastAsia="ja-JP"/>
        </w:rPr>
      </w:pPr>
      <w:r w:rsidRPr="009C5442">
        <w:t>For EN-DC</w:t>
      </w:r>
      <w:r>
        <w:t xml:space="preserve">, </w:t>
      </w:r>
      <w:r w:rsidRPr="00F35584">
        <w:rPr>
          <w:i/>
        </w:rPr>
        <w:t>MeasurementTimingConfiguration</w:t>
      </w:r>
      <w:r w:rsidRPr="00F35584">
        <w:t xml:space="preserve"> message</w:t>
      </w:r>
      <w:r w:rsidR="00403C0B">
        <w:t xml:space="preserve"> is defined as one new inter-Node message, which </w:t>
      </w:r>
      <w:r w:rsidRPr="00F35584">
        <w:t xml:space="preserve">is used to convey </w:t>
      </w:r>
      <w:r>
        <w:t>a list of SMTC information and</w:t>
      </w:r>
      <w:r w:rsidRPr="009C5442">
        <w:rPr>
          <w:rFonts w:cs="Arial"/>
          <w:lang w:val="en-US"/>
        </w:rPr>
        <w:t xml:space="preserve"> </w:t>
      </w:r>
      <w:r>
        <w:rPr>
          <w:rFonts w:cs="Arial"/>
          <w:lang w:val="en-US"/>
        </w:rPr>
        <w:t xml:space="preserve">associated NR frequency from SN to MN </w:t>
      </w:r>
      <w:r>
        <w:rPr>
          <w:rFonts w:cs="Arial"/>
          <w:lang w:eastAsia="ja-JP"/>
        </w:rPr>
        <w:t xml:space="preserve">via EN-DC </w:t>
      </w:r>
      <w:r w:rsidRPr="005738A4">
        <w:rPr>
          <w:rFonts w:cs="Arial"/>
          <w:lang w:eastAsia="ja-JP"/>
        </w:rPr>
        <w:t>X2 Setup and EN-DC Configuration Update</w:t>
      </w:r>
      <w:r>
        <w:rPr>
          <w:rFonts w:cs="Arial"/>
          <w:lang w:eastAsia="ja-JP"/>
        </w:rPr>
        <w:t xml:space="preserve"> procedures</w:t>
      </w:r>
      <w:r w:rsidR="00403C0B">
        <w:rPr>
          <w:rFonts w:cs="Arial"/>
          <w:lang w:eastAsia="ja-JP"/>
        </w:rPr>
        <w:t>. It</w:t>
      </w:r>
      <w:r>
        <w:rPr>
          <w:rFonts w:cs="Arial"/>
          <w:lang w:eastAsia="ja-JP"/>
        </w:rPr>
        <w:t xml:space="preserve"> </w:t>
      </w:r>
      <w:r w:rsidRPr="00CF1B67">
        <w:rPr>
          <w:rFonts w:cs="Arial"/>
          <w:lang w:eastAsia="ja-JP"/>
        </w:rPr>
        <w:t>enable</w:t>
      </w:r>
      <w:r>
        <w:rPr>
          <w:rFonts w:cs="Arial"/>
          <w:lang w:eastAsia="ja-JP"/>
        </w:rPr>
        <w:t>s</w:t>
      </w:r>
      <w:r w:rsidRPr="00CF1B67">
        <w:rPr>
          <w:rFonts w:cs="Arial"/>
          <w:lang w:eastAsia="ja-JP"/>
        </w:rPr>
        <w:t xml:space="preserve"> the eNB to configure its served UEs to perform inter-RAT measurements of NR cells on a given frequency layer defined by NR-ARFCN</w:t>
      </w:r>
      <w:r>
        <w:rPr>
          <w:rFonts w:cs="Arial"/>
          <w:lang w:eastAsia="ja-JP"/>
        </w:rPr>
        <w:t xml:space="preserve"> before EN-DC configuration.</w:t>
      </w:r>
    </w:p>
    <w:p w14:paraId="1B44D7D8" w14:textId="3448319B" w:rsidR="00F570B9" w:rsidRDefault="00F570B9" w:rsidP="00F570B9">
      <w:r>
        <w:rPr>
          <w:rFonts w:cs="Arial"/>
          <w:lang w:eastAsia="ja-JP"/>
        </w:rPr>
        <w:t xml:space="preserve">For NE-DC, as MgNB has all necessary SMTC info of each NR </w:t>
      </w:r>
      <w:r w:rsidR="00403C0B">
        <w:rPr>
          <w:rFonts w:cs="Arial"/>
          <w:lang w:eastAsia="ja-JP"/>
        </w:rPr>
        <w:t>frequency</w:t>
      </w:r>
      <w:r>
        <w:rPr>
          <w:rFonts w:cs="Arial"/>
          <w:lang w:eastAsia="ja-JP"/>
        </w:rPr>
        <w:t xml:space="preserve">, the </w:t>
      </w:r>
      <w:r w:rsidRPr="00F35584">
        <w:rPr>
          <w:i/>
        </w:rPr>
        <w:t>MeasurementTimingConfiguration</w:t>
      </w:r>
      <w:r>
        <w:rPr>
          <w:i/>
        </w:rPr>
        <w:t xml:space="preserve"> </w:t>
      </w:r>
      <w:r w:rsidRPr="00B03646">
        <w:t>m</w:t>
      </w:r>
      <w:r>
        <w:t>essage is not needed.</w:t>
      </w:r>
      <w:r w:rsidR="005F22E3">
        <w:t xml:space="preserve"> And even for both MN and SN are responsible for FR1 gap configuration to UE, as SeNB only can configure LTE intra-/inter-frequency measurement to UE, it doesn’t need to know NR frequency’s SMTC information. </w:t>
      </w:r>
    </w:p>
    <w:p w14:paraId="3B1937A9" w14:textId="77777777" w:rsidR="00F570B9" w:rsidRDefault="00F570B9" w:rsidP="00F570B9">
      <w:pPr>
        <w:rPr>
          <w:b/>
        </w:rPr>
      </w:pPr>
      <w:r w:rsidRPr="00A940A0">
        <w:rPr>
          <w:b/>
        </w:rPr>
        <w:t>Observation</w:t>
      </w:r>
      <w:r>
        <w:rPr>
          <w:b/>
        </w:rPr>
        <w:t>5</w:t>
      </w:r>
      <w:r w:rsidRPr="00D33F27">
        <w:rPr>
          <w:b/>
        </w:rPr>
        <w:t>:</w:t>
      </w:r>
      <w:r>
        <w:rPr>
          <w:b/>
        </w:rPr>
        <w:t xml:space="preserve"> for NE-DC</w:t>
      </w:r>
    </w:p>
    <w:p w14:paraId="51791F17" w14:textId="639BDF92" w:rsidR="00F570B9" w:rsidRPr="00B03646" w:rsidRDefault="00F570B9" w:rsidP="002A13A3">
      <w:pPr>
        <w:pStyle w:val="ListParagraph"/>
        <w:numPr>
          <w:ilvl w:val="0"/>
          <w:numId w:val="5"/>
        </w:numPr>
        <w:rPr>
          <w:b/>
        </w:rPr>
      </w:pPr>
      <w:r w:rsidRPr="002A13A3">
        <w:rPr>
          <w:b/>
        </w:rPr>
        <w:t xml:space="preserve">MeasurementTimingConfiguration </w:t>
      </w:r>
      <w:r w:rsidRPr="00B03646">
        <w:rPr>
          <w:b/>
        </w:rPr>
        <w:t>message is not needed</w:t>
      </w:r>
      <w:r w:rsidR="00BB348D">
        <w:rPr>
          <w:b/>
        </w:rPr>
        <w:t>.</w:t>
      </w:r>
      <w:r w:rsidRPr="00B03646">
        <w:rPr>
          <w:b/>
        </w:rPr>
        <w:t xml:space="preserve"> </w:t>
      </w:r>
    </w:p>
    <w:p w14:paraId="2EAAA73F" w14:textId="77777777" w:rsidR="00F570B9" w:rsidRPr="002A13A3" w:rsidRDefault="00F570B9" w:rsidP="002A13A3">
      <w:pPr>
        <w:pStyle w:val="ListParagraph"/>
        <w:rPr>
          <w:b/>
        </w:rPr>
      </w:pPr>
    </w:p>
    <w:p w14:paraId="63DEF952" w14:textId="77777777" w:rsidR="00F570B9" w:rsidRPr="006E13D1" w:rsidRDefault="00F570B9" w:rsidP="00F570B9">
      <w:pPr>
        <w:pStyle w:val="Heading1"/>
      </w:pPr>
      <w:r>
        <w:t>5</w:t>
      </w:r>
      <w:r w:rsidRPr="006E13D1">
        <w:tab/>
      </w:r>
      <w:r>
        <w:t>Measurement Object (MO) coordination</w:t>
      </w:r>
    </w:p>
    <w:p w14:paraId="7C0FAC08" w14:textId="77777777" w:rsidR="00F570B9" w:rsidRDefault="00F570B9" w:rsidP="00F570B9">
      <w:bookmarkStart w:id="1" w:name="_Hlk513811845"/>
      <w:r>
        <w:t>For EN-DC measurement object, MN and SN can configure MO to UE independently. Because the maximum number of MOs for NR frequencies supported by EN-DC UE is limited and defined in RAN4 specification, two issues were discussed:</w:t>
      </w:r>
    </w:p>
    <w:p w14:paraId="0047A8AB" w14:textId="5D576B42" w:rsidR="00F570B9" w:rsidRDefault="00F570B9" w:rsidP="00F570B9">
      <w:pPr>
        <w:pStyle w:val="ListParagraph"/>
        <w:numPr>
          <w:ilvl w:val="0"/>
          <w:numId w:val="6"/>
        </w:numPr>
      </w:pPr>
      <w:r>
        <w:t>Issue1</w:t>
      </w:r>
      <w:r w:rsidR="00403C0B">
        <w:t>:</w:t>
      </w:r>
      <w:r>
        <w:t xml:space="preserve"> how to avoid configured </w:t>
      </w:r>
      <w:r w:rsidR="00403C0B">
        <w:t xml:space="preserve">the sum of </w:t>
      </w:r>
      <w:r>
        <w:t>MOs from MN and SN do</w:t>
      </w:r>
      <w:r w:rsidR="00403C0B">
        <w:t>es</w:t>
      </w:r>
      <w:r>
        <w:t>n’t exceed the maximum number of MOs supported by EN</w:t>
      </w:r>
      <w:r w:rsidR="00403C0B">
        <w:t>-DC UE?</w:t>
      </w:r>
      <w:r>
        <w:t xml:space="preserve"> </w:t>
      </w:r>
    </w:p>
    <w:bookmarkEnd w:id="1"/>
    <w:p w14:paraId="581E620A" w14:textId="6C895B33" w:rsidR="00F570B9" w:rsidRDefault="00F570B9" w:rsidP="00F570B9">
      <w:pPr>
        <w:pStyle w:val="ListParagraph"/>
        <w:numPr>
          <w:ilvl w:val="0"/>
          <w:numId w:val="6"/>
        </w:numPr>
      </w:pPr>
      <w:r>
        <w:t>Issue2</w:t>
      </w:r>
      <w:r w:rsidR="00403C0B">
        <w:t>:</w:t>
      </w:r>
      <w:r>
        <w:t xml:space="preserve"> </w:t>
      </w:r>
      <w:r w:rsidR="00403C0B">
        <w:t>for</w:t>
      </w:r>
      <w:r>
        <w:t xml:space="preserve"> two MOs with same NR target frequency from MN and SN separately</w:t>
      </w:r>
      <w:r w:rsidR="00403C0B">
        <w:t xml:space="preserve">, </w:t>
      </w:r>
      <w:r w:rsidR="00767BDB">
        <w:t xml:space="preserve">can UE count both to one </w:t>
      </w:r>
      <w:r>
        <w:t>and how</w:t>
      </w:r>
      <w:r w:rsidR="00767BDB">
        <w:t xml:space="preserve"> UE </w:t>
      </w:r>
      <w:r>
        <w:t>align</w:t>
      </w:r>
      <w:r w:rsidR="00767BDB">
        <w:t>s</w:t>
      </w:r>
      <w:r w:rsidRPr="00777B79">
        <w:t xml:space="preserve"> </w:t>
      </w:r>
      <w:r w:rsidR="00767BDB">
        <w:t xml:space="preserve">the </w:t>
      </w:r>
      <w:r>
        <w:t xml:space="preserve">periodicity, lengthy and offset </w:t>
      </w:r>
      <w:r w:rsidR="00767BDB">
        <w:t>configured in</w:t>
      </w:r>
      <w:r>
        <w:t xml:space="preserve"> </w:t>
      </w:r>
      <w:r w:rsidR="00767BDB">
        <w:t xml:space="preserve">different </w:t>
      </w:r>
      <w:r>
        <w:t>MOs</w:t>
      </w:r>
      <w:r w:rsidR="00403C0B">
        <w:t>?</w:t>
      </w:r>
      <w:r>
        <w:t xml:space="preserve"> </w:t>
      </w:r>
    </w:p>
    <w:p w14:paraId="4F190DFC" w14:textId="320323E6" w:rsidR="00F570B9" w:rsidRDefault="00F570B9" w:rsidP="00F570B9">
      <w:r>
        <w:t xml:space="preserve">For NE-DC, </w:t>
      </w:r>
      <w:r w:rsidR="00BB348D">
        <w:t>as it is assumed that</w:t>
      </w:r>
      <w:r>
        <w:t xml:space="preserve"> S</w:t>
      </w:r>
      <w:r w:rsidR="00FE6D83">
        <w:t>e</w:t>
      </w:r>
      <w:r>
        <w:t>NB is not allowed to configure inter-RAT measurement to NR frequency, both issues are not exist</w:t>
      </w:r>
      <w:r w:rsidR="00FE6D83">
        <w:t>ed</w:t>
      </w:r>
      <w:r>
        <w:t>.</w:t>
      </w:r>
      <w:r w:rsidR="00FE6D83">
        <w:t xml:space="preserve"> </w:t>
      </w:r>
    </w:p>
    <w:p w14:paraId="0F3A6633" w14:textId="77777777" w:rsidR="00F570B9" w:rsidRDefault="00F570B9" w:rsidP="00F570B9">
      <w:pPr>
        <w:rPr>
          <w:b/>
        </w:rPr>
      </w:pPr>
      <w:bookmarkStart w:id="2" w:name="_Hlk513803609"/>
      <w:r w:rsidRPr="00AF6670">
        <w:rPr>
          <w:b/>
        </w:rPr>
        <w:t>Observation</w:t>
      </w:r>
      <w:r>
        <w:rPr>
          <w:b/>
        </w:rPr>
        <w:t>6</w:t>
      </w:r>
      <w:r w:rsidRPr="00AF6670">
        <w:rPr>
          <w:b/>
        </w:rPr>
        <w:t xml:space="preserve">:  </w:t>
      </w:r>
      <w:r>
        <w:rPr>
          <w:b/>
        </w:rPr>
        <w:t xml:space="preserve">for NE-DC, </w:t>
      </w:r>
    </w:p>
    <w:p w14:paraId="4E6F6A59" w14:textId="706A8CF4" w:rsidR="00F570B9" w:rsidRPr="002D6F2F" w:rsidRDefault="00BB348D" w:rsidP="00BB348D">
      <w:pPr>
        <w:pStyle w:val="ListParagraph"/>
        <w:numPr>
          <w:ilvl w:val="0"/>
          <w:numId w:val="5"/>
        </w:numPr>
        <w:rPr>
          <w:b/>
        </w:rPr>
      </w:pPr>
      <w:r>
        <w:rPr>
          <w:b/>
        </w:rPr>
        <w:t xml:space="preserve">No use case </w:t>
      </w:r>
      <w:r w:rsidR="00FE6D83" w:rsidRPr="00FE6D83">
        <w:rPr>
          <w:b/>
        </w:rPr>
        <w:t>needs SeNB to measure NR frequency in NE-DC</w:t>
      </w:r>
      <w:r w:rsidR="00F570B9" w:rsidRPr="002D6F2F">
        <w:rPr>
          <w:b/>
        </w:rPr>
        <w:t>.</w:t>
      </w:r>
    </w:p>
    <w:bookmarkEnd w:id="2"/>
    <w:p w14:paraId="234FBE89" w14:textId="77777777" w:rsidR="00F570B9" w:rsidRPr="006E13D1" w:rsidRDefault="00F570B9" w:rsidP="00F570B9">
      <w:pPr>
        <w:pStyle w:val="Heading1"/>
      </w:pPr>
      <w:r>
        <w:t>6</w:t>
      </w:r>
      <w:r w:rsidRPr="006E13D1">
        <w:tab/>
      </w:r>
      <w:r>
        <w:t>Conclusion</w:t>
      </w:r>
    </w:p>
    <w:p w14:paraId="454D5E51" w14:textId="05019C7E" w:rsidR="00F570B9" w:rsidRDefault="00F570B9" w:rsidP="00F570B9">
      <w:r>
        <w:t xml:space="preserve">In this paper, we analysed if all EN-DC measurement configuration and gap related agreements and observed most agreement are suitable or not for NE-DC. Some observations are provided for </w:t>
      </w:r>
      <w:r w:rsidR="00BB348D">
        <w:t>confirmation</w:t>
      </w:r>
      <w:r>
        <w:t>.</w:t>
      </w:r>
    </w:p>
    <w:p w14:paraId="44282D61" w14:textId="5C3FA228" w:rsidR="00F570B9" w:rsidRPr="004D43C7" w:rsidRDefault="00F570B9" w:rsidP="00F570B9">
      <w:pPr>
        <w:rPr>
          <w:b/>
        </w:rPr>
      </w:pPr>
      <w:r w:rsidRPr="004D43C7">
        <w:rPr>
          <w:b/>
        </w:rPr>
        <w:t>Observation: For NE-DC,</w:t>
      </w:r>
    </w:p>
    <w:p w14:paraId="617D00B4" w14:textId="7FFEE998" w:rsidR="00BB348D" w:rsidRPr="00BB348D" w:rsidRDefault="00BB348D" w:rsidP="00BB348D">
      <w:pPr>
        <w:pStyle w:val="ListParagraph"/>
        <w:numPr>
          <w:ilvl w:val="0"/>
          <w:numId w:val="7"/>
        </w:numPr>
        <w:rPr>
          <w:b/>
        </w:rPr>
      </w:pPr>
      <w:r w:rsidRPr="00F5783B">
        <w:rPr>
          <w:b/>
        </w:rPr>
        <w:t>Two measurement gap types</w:t>
      </w:r>
      <w:r>
        <w:rPr>
          <w:b/>
        </w:rPr>
        <w:t xml:space="preserve"> supported</w:t>
      </w:r>
      <w:r w:rsidRPr="00F5783B">
        <w:rPr>
          <w:b/>
        </w:rPr>
        <w:t xml:space="preserve"> including per UE gap and per FR gap</w:t>
      </w:r>
      <w:r>
        <w:rPr>
          <w:b/>
        </w:rPr>
        <w:t>.</w:t>
      </w:r>
    </w:p>
    <w:p w14:paraId="3AB01A4E" w14:textId="2135C642" w:rsidR="00BB348D" w:rsidRPr="00BB348D" w:rsidRDefault="00BB348D" w:rsidP="00BB348D">
      <w:pPr>
        <w:pStyle w:val="ListParagraph"/>
        <w:numPr>
          <w:ilvl w:val="0"/>
          <w:numId w:val="7"/>
        </w:numPr>
        <w:rPr>
          <w:b/>
        </w:rPr>
      </w:pPr>
      <w:r w:rsidRPr="00BB348D">
        <w:rPr>
          <w:b/>
        </w:rPr>
        <w:t>MN configures per UE gap pattern to UE</w:t>
      </w:r>
      <w:r>
        <w:rPr>
          <w:b/>
        </w:rPr>
        <w:t xml:space="preserve"> </w:t>
      </w:r>
      <w:r w:rsidRPr="00BB348D">
        <w:rPr>
          <w:b/>
        </w:rPr>
        <w:t>and informs the gap pattern to SN. MN configures FR2 gap pattern to UE</w:t>
      </w:r>
      <w:r>
        <w:rPr>
          <w:b/>
        </w:rPr>
        <w:t xml:space="preserve"> </w:t>
      </w:r>
      <w:r w:rsidRPr="00BB348D">
        <w:rPr>
          <w:b/>
        </w:rPr>
        <w:t>and doesn’t inform the gap pattern to SN.</w:t>
      </w:r>
    </w:p>
    <w:p w14:paraId="10EE07B8" w14:textId="77777777" w:rsidR="00BB348D" w:rsidRPr="00BB348D" w:rsidRDefault="00BB348D" w:rsidP="00BB348D">
      <w:pPr>
        <w:pStyle w:val="ListParagraph"/>
        <w:numPr>
          <w:ilvl w:val="0"/>
          <w:numId w:val="7"/>
        </w:numPr>
        <w:rPr>
          <w:b/>
        </w:rPr>
      </w:pPr>
      <w:r w:rsidRPr="00BB348D">
        <w:rPr>
          <w:b/>
        </w:rPr>
        <w:t xml:space="preserve">For FR1 gap pattern configuration, </w:t>
      </w:r>
      <w:r>
        <w:rPr>
          <w:b/>
        </w:rPr>
        <w:t>i</w:t>
      </w:r>
      <w:r w:rsidRPr="00BB348D">
        <w:rPr>
          <w:b/>
        </w:rPr>
        <w:t>f both MN and SN can configure FR1 gap to UE, collision issue needs to be solved.</w:t>
      </w:r>
    </w:p>
    <w:p w14:paraId="08B02A11" w14:textId="77777777" w:rsidR="00BB348D" w:rsidRPr="009D5D23" w:rsidRDefault="00BB348D" w:rsidP="00BB348D">
      <w:pPr>
        <w:pStyle w:val="ListParagraph"/>
        <w:numPr>
          <w:ilvl w:val="0"/>
          <w:numId w:val="7"/>
        </w:numPr>
        <w:rPr>
          <w:b/>
        </w:rPr>
      </w:pPr>
      <w:r>
        <w:rPr>
          <w:b/>
        </w:rPr>
        <w:t>B</w:t>
      </w:r>
      <w:r w:rsidRPr="009D5D23">
        <w:rPr>
          <w:b/>
        </w:rPr>
        <w:t>efore</w:t>
      </w:r>
      <w:r>
        <w:rPr>
          <w:b/>
        </w:rPr>
        <w:t xml:space="preserve"> </w:t>
      </w:r>
      <w:r w:rsidRPr="009D5D23">
        <w:rPr>
          <w:b/>
        </w:rPr>
        <w:t>NE-DC configuration</w:t>
      </w:r>
      <w:r>
        <w:rPr>
          <w:b/>
        </w:rPr>
        <w:t xml:space="preserve">, </w:t>
      </w:r>
      <w:r w:rsidRPr="001F2D9A">
        <w:rPr>
          <w:b/>
        </w:rPr>
        <w:t xml:space="preserve">independentGapConfig capability </w:t>
      </w:r>
      <w:r>
        <w:rPr>
          <w:b/>
        </w:rPr>
        <w:t>can be used by NR gNB to do gapless measurement</w:t>
      </w:r>
      <w:r w:rsidRPr="009D5D23">
        <w:rPr>
          <w:b/>
        </w:rPr>
        <w:t xml:space="preserve"> for B1/B2 </w:t>
      </w:r>
      <w:r>
        <w:rPr>
          <w:b/>
        </w:rPr>
        <w:t>measurement</w:t>
      </w:r>
      <w:r w:rsidRPr="009D5D23">
        <w:rPr>
          <w:b/>
        </w:rPr>
        <w:t xml:space="preserve"> to </w:t>
      </w:r>
      <w:r>
        <w:rPr>
          <w:b/>
        </w:rPr>
        <w:t xml:space="preserve">LTE </w:t>
      </w:r>
      <w:r w:rsidRPr="009D5D23">
        <w:rPr>
          <w:b/>
        </w:rPr>
        <w:t>frequency</w:t>
      </w:r>
      <w:r>
        <w:rPr>
          <w:b/>
        </w:rPr>
        <w:t xml:space="preserve"> if current NR serving cells are in FR2.</w:t>
      </w:r>
      <w:r w:rsidRPr="009D5D23">
        <w:rPr>
          <w:b/>
        </w:rPr>
        <w:t xml:space="preserve"> </w:t>
      </w:r>
    </w:p>
    <w:p w14:paraId="5AAB0EBD" w14:textId="00F00F15" w:rsidR="00F570B9" w:rsidRPr="001F2D9A" w:rsidRDefault="00BB348D" w:rsidP="00BB348D">
      <w:pPr>
        <w:pStyle w:val="ListParagraph"/>
        <w:numPr>
          <w:ilvl w:val="0"/>
          <w:numId w:val="7"/>
        </w:numPr>
        <w:rPr>
          <w:b/>
        </w:rPr>
      </w:pPr>
      <w:r>
        <w:rPr>
          <w:b/>
        </w:rPr>
        <w:lastRenderedPageBreak/>
        <w:t xml:space="preserve">After NE-DC configuration, </w:t>
      </w:r>
      <w:r w:rsidRPr="001F2D9A">
        <w:rPr>
          <w:b/>
        </w:rPr>
        <w:t xml:space="preserve">independentGapConfig capability is used by network to decide whether per FR gap can be configured for measurement </w:t>
      </w:r>
      <w:r w:rsidR="000E62E6">
        <w:rPr>
          <w:b/>
        </w:rPr>
        <w:t>that needs gaps</w:t>
      </w:r>
      <w:r>
        <w:rPr>
          <w:b/>
        </w:rPr>
        <w:t>.</w:t>
      </w:r>
    </w:p>
    <w:p w14:paraId="31A3CF54" w14:textId="77777777" w:rsidR="00BB348D" w:rsidRDefault="00BB348D" w:rsidP="00BB348D">
      <w:pPr>
        <w:pStyle w:val="ListParagraph"/>
        <w:numPr>
          <w:ilvl w:val="0"/>
          <w:numId w:val="7"/>
        </w:numPr>
        <w:rPr>
          <w:b/>
        </w:rPr>
      </w:pPr>
      <w:r w:rsidRPr="00D47660">
        <w:rPr>
          <w:b/>
        </w:rPr>
        <w:t>If MN is responsible for all types of measurement gap configuration to UE, MN can configure 0ms, 0.25ms or 0.5ms MGTA to UE</w:t>
      </w:r>
      <w:r>
        <w:rPr>
          <w:b/>
        </w:rPr>
        <w:t>.</w:t>
      </w:r>
    </w:p>
    <w:p w14:paraId="7455A42D" w14:textId="77777777" w:rsidR="00BB348D" w:rsidRPr="00D47660" w:rsidRDefault="00BB348D" w:rsidP="00BB348D">
      <w:pPr>
        <w:pStyle w:val="ListParagraph"/>
        <w:numPr>
          <w:ilvl w:val="0"/>
          <w:numId w:val="7"/>
        </w:numPr>
        <w:rPr>
          <w:b/>
        </w:rPr>
      </w:pPr>
      <w:r>
        <w:rPr>
          <w:b/>
        </w:rPr>
        <w:t>I</w:t>
      </w:r>
      <w:r w:rsidRPr="00D47660">
        <w:rPr>
          <w:b/>
        </w:rPr>
        <w:t xml:space="preserve">f </w:t>
      </w:r>
      <w:r>
        <w:rPr>
          <w:b/>
        </w:rPr>
        <w:t xml:space="preserve">both </w:t>
      </w:r>
      <w:r w:rsidRPr="00D47660">
        <w:rPr>
          <w:b/>
        </w:rPr>
        <w:t>MN</w:t>
      </w:r>
      <w:r>
        <w:rPr>
          <w:b/>
        </w:rPr>
        <w:t xml:space="preserve"> and SN are</w:t>
      </w:r>
      <w:r w:rsidRPr="00D47660">
        <w:rPr>
          <w:b/>
        </w:rPr>
        <w:t xml:space="preserve"> responsible for </w:t>
      </w:r>
      <w:r>
        <w:rPr>
          <w:b/>
        </w:rPr>
        <w:t>FR1</w:t>
      </w:r>
      <w:r w:rsidRPr="00D47660">
        <w:rPr>
          <w:b/>
        </w:rPr>
        <w:t xml:space="preserve"> gap configuration to UE</w:t>
      </w:r>
      <w:r>
        <w:rPr>
          <w:b/>
        </w:rPr>
        <w:t>, SN can configure 0.5ms MGTA to UE.</w:t>
      </w:r>
    </w:p>
    <w:p w14:paraId="13FA76BA" w14:textId="3726346D" w:rsidR="00F570B9" w:rsidRDefault="00BB348D" w:rsidP="00BB348D">
      <w:pPr>
        <w:pStyle w:val="ListParagraph"/>
        <w:numPr>
          <w:ilvl w:val="0"/>
          <w:numId w:val="7"/>
        </w:numPr>
        <w:rPr>
          <w:b/>
        </w:rPr>
      </w:pPr>
      <w:r>
        <w:rPr>
          <w:b/>
        </w:rPr>
        <w:t>No need gap type indication to UE.</w:t>
      </w:r>
    </w:p>
    <w:p w14:paraId="14F259EF" w14:textId="77777777" w:rsidR="00BB348D" w:rsidRDefault="00BB348D" w:rsidP="00BB348D">
      <w:pPr>
        <w:pStyle w:val="ListParagraph"/>
        <w:numPr>
          <w:ilvl w:val="0"/>
          <w:numId w:val="7"/>
        </w:numPr>
        <w:rPr>
          <w:b/>
        </w:rPr>
      </w:pPr>
      <w:r w:rsidRPr="002A13A3">
        <w:rPr>
          <w:b/>
        </w:rPr>
        <w:t>If MN is responsible for all types of measurement gap configuration to UE, per UE/FR1 gap configuration and gap purpose indication are transferred from MN to SN. Measured frequency list of SN measured is transferred</w:t>
      </w:r>
      <w:r>
        <w:rPr>
          <w:b/>
        </w:rPr>
        <w:t xml:space="preserve"> from SN</w:t>
      </w:r>
      <w:r w:rsidRPr="002A13A3">
        <w:rPr>
          <w:b/>
        </w:rPr>
        <w:t xml:space="preserve"> to MN</w:t>
      </w:r>
      <w:r>
        <w:rPr>
          <w:b/>
        </w:rPr>
        <w:t xml:space="preserve"> for per UE/FR1 gap configuration request</w:t>
      </w:r>
      <w:r w:rsidRPr="002A13A3">
        <w:rPr>
          <w:b/>
        </w:rPr>
        <w:t>.</w:t>
      </w:r>
    </w:p>
    <w:p w14:paraId="4FB60533" w14:textId="496C8B8B" w:rsidR="00BB348D" w:rsidRDefault="00BB348D" w:rsidP="00BB348D">
      <w:pPr>
        <w:pStyle w:val="ListParagraph"/>
        <w:numPr>
          <w:ilvl w:val="0"/>
          <w:numId w:val="7"/>
        </w:numPr>
        <w:rPr>
          <w:b/>
        </w:rPr>
      </w:pPr>
      <w:r>
        <w:rPr>
          <w:b/>
        </w:rPr>
        <w:t>I</w:t>
      </w:r>
      <w:r w:rsidRPr="00D47660">
        <w:rPr>
          <w:b/>
        </w:rPr>
        <w:t xml:space="preserve">f </w:t>
      </w:r>
      <w:r>
        <w:rPr>
          <w:b/>
        </w:rPr>
        <w:t xml:space="preserve">both </w:t>
      </w:r>
      <w:r w:rsidRPr="00D47660">
        <w:rPr>
          <w:b/>
        </w:rPr>
        <w:t>MN</w:t>
      </w:r>
      <w:r>
        <w:rPr>
          <w:b/>
        </w:rPr>
        <w:t xml:space="preserve"> and SN are</w:t>
      </w:r>
      <w:r w:rsidRPr="00D47660">
        <w:rPr>
          <w:b/>
        </w:rPr>
        <w:t xml:space="preserve"> responsible for </w:t>
      </w:r>
      <w:r>
        <w:rPr>
          <w:b/>
        </w:rPr>
        <w:t>FR1</w:t>
      </w:r>
      <w:r w:rsidRPr="00D47660">
        <w:rPr>
          <w:b/>
        </w:rPr>
        <w:t xml:space="preserve"> gap configuration to UE</w:t>
      </w:r>
      <w:r>
        <w:rPr>
          <w:b/>
        </w:rPr>
        <w:t xml:space="preserve">, </w:t>
      </w:r>
      <w:r w:rsidRPr="002A13A3">
        <w:rPr>
          <w:b/>
        </w:rPr>
        <w:t>FR1 gap configuration</w:t>
      </w:r>
      <w:r>
        <w:rPr>
          <w:b/>
        </w:rPr>
        <w:t xml:space="preserve"> is transferred from SN to MN. </w:t>
      </w:r>
      <w:r w:rsidRPr="002A13A3">
        <w:rPr>
          <w:b/>
        </w:rPr>
        <w:t>Measured frequency list of SN measured is transferred</w:t>
      </w:r>
      <w:r>
        <w:rPr>
          <w:b/>
        </w:rPr>
        <w:t xml:space="preserve"> from SN</w:t>
      </w:r>
      <w:r w:rsidRPr="002A13A3">
        <w:rPr>
          <w:b/>
        </w:rPr>
        <w:t xml:space="preserve"> to MN</w:t>
      </w:r>
      <w:r>
        <w:rPr>
          <w:b/>
        </w:rPr>
        <w:t xml:space="preserve"> for per UE gap configuration request</w:t>
      </w:r>
      <w:r w:rsidRPr="002A13A3">
        <w:rPr>
          <w:b/>
        </w:rPr>
        <w:t>.</w:t>
      </w:r>
    </w:p>
    <w:p w14:paraId="643230B4" w14:textId="38F1874B" w:rsidR="00BB348D" w:rsidRDefault="00BB348D" w:rsidP="00BB348D">
      <w:pPr>
        <w:pStyle w:val="ListParagraph"/>
        <w:numPr>
          <w:ilvl w:val="0"/>
          <w:numId w:val="7"/>
        </w:numPr>
        <w:rPr>
          <w:b/>
        </w:rPr>
      </w:pPr>
      <w:r w:rsidRPr="002A13A3">
        <w:rPr>
          <w:b/>
        </w:rPr>
        <w:t xml:space="preserve">MeasurementTimingConfiguration </w:t>
      </w:r>
      <w:r w:rsidRPr="00B03646">
        <w:rPr>
          <w:b/>
        </w:rPr>
        <w:t>message is not needed</w:t>
      </w:r>
      <w:r w:rsidRPr="00BB348D">
        <w:rPr>
          <w:b/>
        </w:rPr>
        <w:t xml:space="preserve"> </w:t>
      </w:r>
      <w:r w:rsidRPr="00FE6D83">
        <w:rPr>
          <w:b/>
        </w:rPr>
        <w:t>in NE-DC</w:t>
      </w:r>
      <w:r>
        <w:rPr>
          <w:b/>
        </w:rPr>
        <w:t>.</w:t>
      </w:r>
    </w:p>
    <w:p w14:paraId="66C506C2" w14:textId="77777777" w:rsidR="00BB348D" w:rsidRPr="002D6F2F" w:rsidRDefault="00BB348D" w:rsidP="00BB348D">
      <w:pPr>
        <w:pStyle w:val="ListParagraph"/>
        <w:numPr>
          <w:ilvl w:val="0"/>
          <w:numId w:val="7"/>
        </w:numPr>
        <w:rPr>
          <w:b/>
        </w:rPr>
      </w:pPr>
      <w:r>
        <w:rPr>
          <w:b/>
        </w:rPr>
        <w:t xml:space="preserve">No use case </w:t>
      </w:r>
      <w:r w:rsidRPr="00FE6D83">
        <w:rPr>
          <w:b/>
        </w:rPr>
        <w:t>needs SeNB to measure NR frequency in NE-DC</w:t>
      </w:r>
      <w:r w:rsidRPr="002D6F2F">
        <w:rPr>
          <w:b/>
        </w:rPr>
        <w:t>.</w:t>
      </w:r>
    </w:p>
    <w:p w14:paraId="36188C24" w14:textId="77777777" w:rsidR="00BB348D" w:rsidRPr="00FE6D83" w:rsidRDefault="00BB348D" w:rsidP="00BB348D">
      <w:pPr>
        <w:pStyle w:val="ListParagraph"/>
        <w:rPr>
          <w:b/>
        </w:rPr>
      </w:pPr>
    </w:p>
    <w:p w14:paraId="0AA976BF" w14:textId="77777777" w:rsidR="00F570B9" w:rsidRPr="006E13D1" w:rsidRDefault="00F570B9" w:rsidP="00F570B9">
      <w:pPr>
        <w:pStyle w:val="Heading1"/>
      </w:pPr>
      <w:r w:rsidRPr="006E13D1">
        <w:t>References</w:t>
      </w:r>
    </w:p>
    <w:p w14:paraId="223D2134" w14:textId="77777777" w:rsidR="00F570B9" w:rsidRDefault="00F570B9" w:rsidP="00F570B9">
      <w:pPr>
        <w:numPr>
          <w:ilvl w:val="0"/>
          <w:numId w:val="4"/>
        </w:numPr>
        <w:overflowPunct w:val="0"/>
        <w:autoSpaceDE w:val="0"/>
        <w:autoSpaceDN w:val="0"/>
        <w:adjustRightInd w:val="0"/>
        <w:textAlignment w:val="baseline"/>
      </w:pPr>
      <w:bookmarkStart w:id="3" w:name="_Ref75086397"/>
      <w:r>
        <w:t>3GPP TS 38.331</w:t>
      </w:r>
      <w:r w:rsidRPr="009770A7">
        <w:t>- NR; Radio Resource Control (RRC); Protocol specification</w:t>
      </w:r>
    </w:p>
    <w:p w14:paraId="1E2F9AFD" w14:textId="77777777" w:rsidR="00F570B9" w:rsidRDefault="00F570B9" w:rsidP="00F570B9">
      <w:pPr>
        <w:numPr>
          <w:ilvl w:val="0"/>
          <w:numId w:val="4"/>
        </w:numPr>
        <w:overflowPunct w:val="0"/>
        <w:autoSpaceDE w:val="0"/>
        <w:autoSpaceDN w:val="0"/>
        <w:adjustRightInd w:val="0"/>
        <w:textAlignment w:val="baseline"/>
      </w:pPr>
      <w:r>
        <w:t>3GPP TS 36.331</w:t>
      </w:r>
      <w:r w:rsidRPr="009770A7">
        <w:t xml:space="preserve">- </w:t>
      </w:r>
      <w:r>
        <w:t>LTE</w:t>
      </w:r>
      <w:r w:rsidRPr="009770A7">
        <w:t>; Radio Resource Control (RRC); Protocol specification</w:t>
      </w:r>
      <w:bookmarkEnd w:id="3"/>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ED3CA" w14:textId="77777777" w:rsidR="00424203" w:rsidRDefault="00424203">
      <w:r>
        <w:separator/>
      </w:r>
    </w:p>
  </w:endnote>
  <w:endnote w:type="continuationSeparator" w:id="0">
    <w:p w14:paraId="4DA09108" w14:textId="77777777" w:rsidR="00424203" w:rsidRDefault="00424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353A6" w14:textId="77777777" w:rsidR="00424203" w:rsidRDefault="00424203">
      <w:r>
        <w:separator/>
      </w:r>
    </w:p>
  </w:footnote>
  <w:footnote w:type="continuationSeparator" w:id="0">
    <w:p w14:paraId="517F3C41" w14:textId="77777777" w:rsidR="00424203" w:rsidRDefault="004242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993D08"/>
    <w:multiLevelType w:val="hybridMultilevel"/>
    <w:tmpl w:val="15E67B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3B2608"/>
    <w:multiLevelType w:val="hybridMultilevel"/>
    <w:tmpl w:val="13481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5F1A48"/>
    <w:multiLevelType w:val="hybridMultilevel"/>
    <w:tmpl w:val="00D44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77308B"/>
    <w:multiLevelType w:val="hybridMultilevel"/>
    <w:tmpl w:val="FA44AB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100DBD"/>
    <w:multiLevelType w:val="hybridMultilevel"/>
    <w:tmpl w:val="13481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3F17CD"/>
    <w:multiLevelType w:val="hybridMultilevel"/>
    <w:tmpl w:val="17E61410"/>
    <w:lvl w:ilvl="0" w:tplc="09847796">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6"/>
  </w:num>
  <w:num w:numId="7">
    <w:abstractNumId w:val="5"/>
  </w:num>
  <w:num w:numId="8">
    <w:abstractNumId w:val="2"/>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638DD"/>
    <w:rsid w:val="00080512"/>
    <w:rsid w:val="00090468"/>
    <w:rsid w:val="000B7BCF"/>
    <w:rsid w:val="000C012B"/>
    <w:rsid w:val="000C522B"/>
    <w:rsid w:val="000D58AB"/>
    <w:rsid w:val="000E62E6"/>
    <w:rsid w:val="00112F1A"/>
    <w:rsid w:val="00145075"/>
    <w:rsid w:val="001741A0"/>
    <w:rsid w:val="00175FA0"/>
    <w:rsid w:val="0018617B"/>
    <w:rsid w:val="00194CD0"/>
    <w:rsid w:val="001B49C9"/>
    <w:rsid w:val="001C4F79"/>
    <w:rsid w:val="001F168B"/>
    <w:rsid w:val="001F2D9A"/>
    <w:rsid w:val="001F7831"/>
    <w:rsid w:val="00200A1A"/>
    <w:rsid w:val="00204045"/>
    <w:rsid w:val="0020712B"/>
    <w:rsid w:val="002246A4"/>
    <w:rsid w:val="0022606D"/>
    <w:rsid w:val="00231728"/>
    <w:rsid w:val="002610D8"/>
    <w:rsid w:val="00266B10"/>
    <w:rsid w:val="002747EC"/>
    <w:rsid w:val="002855BF"/>
    <w:rsid w:val="00293FC3"/>
    <w:rsid w:val="002A13A3"/>
    <w:rsid w:val="002F0D22"/>
    <w:rsid w:val="003172DC"/>
    <w:rsid w:val="00325AE3"/>
    <w:rsid w:val="00326069"/>
    <w:rsid w:val="0035462D"/>
    <w:rsid w:val="00364B41"/>
    <w:rsid w:val="00365698"/>
    <w:rsid w:val="003A41EF"/>
    <w:rsid w:val="003B40AD"/>
    <w:rsid w:val="003C4E37"/>
    <w:rsid w:val="003D233C"/>
    <w:rsid w:val="003E16BE"/>
    <w:rsid w:val="003F4E28"/>
    <w:rsid w:val="004006E8"/>
    <w:rsid w:val="00401855"/>
    <w:rsid w:val="00403C0B"/>
    <w:rsid w:val="00424203"/>
    <w:rsid w:val="00477455"/>
    <w:rsid w:val="004A1F7B"/>
    <w:rsid w:val="004C32FB"/>
    <w:rsid w:val="004C3AE1"/>
    <w:rsid w:val="004C44D2"/>
    <w:rsid w:val="004D3578"/>
    <w:rsid w:val="004D380D"/>
    <w:rsid w:val="004E213A"/>
    <w:rsid w:val="00503171"/>
    <w:rsid w:val="00506C28"/>
    <w:rsid w:val="00534DA0"/>
    <w:rsid w:val="00543E6C"/>
    <w:rsid w:val="00565087"/>
    <w:rsid w:val="0056573F"/>
    <w:rsid w:val="005E1B25"/>
    <w:rsid w:val="005F22E3"/>
    <w:rsid w:val="00611566"/>
    <w:rsid w:val="00646D99"/>
    <w:rsid w:val="00656910"/>
    <w:rsid w:val="00660B88"/>
    <w:rsid w:val="00665FEC"/>
    <w:rsid w:val="006C66D8"/>
    <w:rsid w:val="006C7164"/>
    <w:rsid w:val="006D1E24"/>
    <w:rsid w:val="006E1417"/>
    <w:rsid w:val="006F6A2C"/>
    <w:rsid w:val="00710201"/>
    <w:rsid w:val="007342B5"/>
    <w:rsid w:val="00734A5B"/>
    <w:rsid w:val="00744E76"/>
    <w:rsid w:val="00757D40"/>
    <w:rsid w:val="00767BDB"/>
    <w:rsid w:val="00781F0F"/>
    <w:rsid w:val="0078727C"/>
    <w:rsid w:val="0079049D"/>
    <w:rsid w:val="00793DC5"/>
    <w:rsid w:val="007B18D8"/>
    <w:rsid w:val="007C095F"/>
    <w:rsid w:val="008028A4"/>
    <w:rsid w:val="00813245"/>
    <w:rsid w:val="008768CA"/>
    <w:rsid w:val="00877EF9"/>
    <w:rsid w:val="00880559"/>
    <w:rsid w:val="00896837"/>
    <w:rsid w:val="008B5306"/>
    <w:rsid w:val="008B5CF2"/>
    <w:rsid w:val="008D2E4D"/>
    <w:rsid w:val="0090271F"/>
    <w:rsid w:val="00902DB9"/>
    <w:rsid w:val="0090466A"/>
    <w:rsid w:val="009341CF"/>
    <w:rsid w:val="00936071"/>
    <w:rsid w:val="00940212"/>
    <w:rsid w:val="00942EC2"/>
    <w:rsid w:val="00961B32"/>
    <w:rsid w:val="00970DB3"/>
    <w:rsid w:val="00974BB0"/>
    <w:rsid w:val="00986C9D"/>
    <w:rsid w:val="009A0AF3"/>
    <w:rsid w:val="009B07CD"/>
    <w:rsid w:val="009C19E9"/>
    <w:rsid w:val="009D74A6"/>
    <w:rsid w:val="00A0411E"/>
    <w:rsid w:val="00A10F02"/>
    <w:rsid w:val="00A204CA"/>
    <w:rsid w:val="00A53724"/>
    <w:rsid w:val="00A82346"/>
    <w:rsid w:val="00A9671C"/>
    <w:rsid w:val="00AA1553"/>
    <w:rsid w:val="00B00C37"/>
    <w:rsid w:val="00B05962"/>
    <w:rsid w:val="00B15449"/>
    <w:rsid w:val="00B27303"/>
    <w:rsid w:val="00B47FD1"/>
    <w:rsid w:val="00B516BB"/>
    <w:rsid w:val="00B54A30"/>
    <w:rsid w:val="00B85A38"/>
    <w:rsid w:val="00BB348D"/>
    <w:rsid w:val="00BB6BF8"/>
    <w:rsid w:val="00BB796C"/>
    <w:rsid w:val="00BC3555"/>
    <w:rsid w:val="00C12B51"/>
    <w:rsid w:val="00C24650"/>
    <w:rsid w:val="00C33079"/>
    <w:rsid w:val="00C83A13"/>
    <w:rsid w:val="00C9068C"/>
    <w:rsid w:val="00C92967"/>
    <w:rsid w:val="00CA3D0C"/>
    <w:rsid w:val="00CA654B"/>
    <w:rsid w:val="00CD0E3E"/>
    <w:rsid w:val="00CD4C7B"/>
    <w:rsid w:val="00D24CDF"/>
    <w:rsid w:val="00D33BE3"/>
    <w:rsid w:val="00D3792D"/>
    <w:rsid w:val="00D4766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20524"/>
    <w:rsid w:val="00E471CF"/>
    <w:rsid w:val="00E62835"/>
    <w:rsid w:val="00E657F0"/>
    <w:rsid w:val="00E77645"/>
    <w:rsid w:val="00E83697"/>
    <w:rsid w:val="00EC4A25"/>
    <w:rsid w:val="00F0054D"/>
    <w:rsid w:val="00F025A2"/>
    <w:rsid w:val="00F07388"/>
    <w:rsid w:val="00F2026E"/>
    <w:rsid w:val="00F2210A"/>
    <w:rsid w:val="00F3305A"/>
    <w:rsid w:val="00F37743"/>
    <w:rsid w:val="00F54A3D"/>
    <w:rsid w:val="00F54CB0"/>
    <w:rsid w:val="00F570B9"/>
    <w:rsid w:val="00F653B8"/>
    <w:rsid w:val="00F71B89"/>
    <w:rsid w:val="00F7353C"/>
    <w:rsid w:val="00F76F8F"/>
    <w:rsid w:val="00F77094"/>
    <w:rsid w:val="00FA0999"/>
    <w:rsid w:val="00FA1266"/>
    <w:rsid w:val="00FB36FA"/>
    <w:rsid w:val="00FC1192"/>
    <w:rsid w:val="00FC32FD"/>
    <w:rsid w:val="00FE251B"/>
    <w:rsid w:val="00FE6D83"/>
    <w:rsid w:val="00FF1184"/>
    <w:rsid w:val="00FF43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목록 단락,リスト段落"/>
    <w:basedOn w:val="Normal"/>
    <w:link w:val="ListParagraphChar"/>
    <w:uiPriority w:val="99"/>
    <w:qFormat/>
    <w:rsid w:val="00F570B9"/>
    <w:pPr>
      <w:ind w:left="720"/>
      <w:contextualSpacing/>
    </w:pPr>
  </w:style>
  <w:style w:type="paragraph" w:customStyle="1" w:styleId="Doc-title">
    <w:name w:val="Doc-title"/>
    <w:basedOn w:val="Normal"/>
    <w:next w:val="Doc-text2"/>
    <w:link w:val="Doc-titleChar"/>
    <w:qFormat/>
    <w:rsid w:val="00B00C37"/>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B00C3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00C37"/>
    <w:rPr>
      <w:rFonts w:ascii="Arial" w:eastAsia="MS Mincho" w:hAnsi="Arial"/>
      <w:szCs w:val="24"/>
    </w:rPr>
  </w:style>
  <w:style w:type="character" w:customStyle="1" w:styleId="Doc-titleChar">
    <w:name w:val="Doc-title Char"/>
    <w:link w:val="Doc-title"/>
    <w:rsid w:val="00B00C37"/>
    <w:rPr>
      <w:rFonts w:ascii="Arial" w:eastAsia="MS Mincho" w:hAnsi="Arial"/>
      <w:noProof/>
      <w:szCs w:val="24"/>
    </w:rPr>
  </w:style>
  <w:style w:type="paragraph" w:styleId="BodyText">
    <w:name w:val="Body Text"/>
    <w:basedOn w:val="Normal"/>
    <w:link w:val="BodyTextChar"/>
    <w:qFormat/>
    <w:rsid w:val="00BB6BF8"/>
    <w:pPr>
      <w:spacing w:after="120" w:line="276" w:lineRule="auto"/>
      <w:jc w:val="both"/>
    </w:pPr>
    <w:rPr>
      <w:rFonts w:eastAsia="MS Mincho"/>
      <w:szCs w:val="24"/>
      <w:lang w:val="en-US"/>
    </w:rPr>
  </w:style>
  <w:style w:type="character" w:customStyle="1" w:styleId="BodyTextChar">
    <w:name w:val="Body Text Char"/>
    <w:basedOn w:val="DefaultParagraphFont"/>
    <w:link w:val="BodyText"/>
    <w:qFormat/>
    <w:rsid w:val="00BB6BF8"/>
    <w:rPr>
      <w:rFonts w:eastAsia="MS Mincho"/>
      <w:szCs w:val="24"/>
      <w:lang w:val="en-US" w:eastAsia="en-US"/>
    </w:rPr>
  </w:style>
  <w:style w:type="character" w:customStyle="1" w:styleId="ListParagraphChar">
    <w:name w:val="List Paragraph Char"/>
    <w:aliases w:val="- Bullets Char,목록 단락 Char,リスト段落 Char"/>
    <w:link w:val="ListParagraph"/>
    <w:uiPriority w:val="99"/>
    <w:qFormat/>
    <w:locked/>
    <w:rsid w:val="00F7709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65213">
      <w:bodyDiv w:val="1"/>
      <w:marLeft w:val="0"/>
      <w:marRight w:val="0"/>
      <w:marTop w:val="0"/>
      <w:marBottom w:val="0"/>
      <w:divBdr>
        <w:top w:val="none" w:sz="0" w:space="0" w:color="auto"/>
        <w:left w:val="none" w:sz="0" w:space="0" w:color="auto"/>
        <w:bottom w:val="none" w:sz="0" w:space="0" w:color="auto"/>
        <w:right w:val="none" w:sz="0" w:space="0" w:color="auto"/>
      </w:divBdr>
      <w:divsChild>
        <w:div w:id="431897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C7D4DE-1C32-4719-B816-6FC9B2EA81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4.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5.xml><?xml version="1.0" encoding="utf-8"?>
<ds:datastoreItem xmlns:ds="http://schemas.openxmlformats.org/officeDocument/2006/customXml" ds:itemID="{AF8783BB-D50D-48BD-919E-CFB967061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76</TotalTime>
  <Pages>4</Pages>
  <Words>1603</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10725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 Jing 1. (NSB - CN/Beijing)</dc:creator>
  <cp:lastModifiedBy>Nokia</cp:lastModifiedBy>
  <cp:revision>10</cp:revision>
  <dcterms:created xsi:type="dcterms:W3CDTF">2018-09-25T09:34:00Z</dcterms:created>
  <dcterms:modified xsi:type="dcterms:W3CDTF">2018-09-27T10:25:00Z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ies>
</file>